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B9C" w:rsidRDefault="00856B9C">
      <w:bookmarkStart w:id="0" w:name="_Toc107119845"/>
    </w:p>
    <w:p w:rsidR="00856B9C" w:rsidRDefault="00856B9C"/>
    <w:p w:rsidR="00856B9C" w:rsidRDefault="00856B9C"/>
    <w:p w:rsidR="00856B9C" w:rsidRDefault="00856B9C"/>
    <w:p w:rsidR="00856B9C" w:rsidRDefault="00856B9C"/>
    <w:p w:rsidR="00856B9C" w:rsidRDefault="00856B9C"/>
    <w:p w:rsidR="00856B9C" w:rsidRDefault="00856B9C">
      <w:pPr>
        <w:jc w:val="center"/>
        <w:rPr>
          <w:b/>
          <w:bCs/>
          <w:sz w:val="36"/>
        </w:rPr>
      </w:pPr>
      <w:r>
        <w:rPr>
          <w:b/>
          <w:bCs/>
          <w:sz w:val="36"/>
        </w:rPr>
        <w:t xml:space="preserve">Model </w:t>
      </w:r>
      <w:r w:rsidR="00C64D00">
        <w:rPr>
          <w:b/>
          <w:bCs/>
          <w:sz w:val="36"/>
        </w:rPr>
        <w:t>3500 3600</w:t>
      </w:r>
    </w:p>
    <w:p w:rsidR="00856B9C" w:rsidRDefault="00C64D00">
      <w:pPr>
        <w:jc w:val="center"/>
        <w:rPr>
          <w:b/>
          <w:bCs/>
        </w:rPr>
      </w:pPr>
      <w:r>
        <w:rPr>
          <w:b/>
          <w:bCs/>
          <w:sz w:val="36"/>
        </w:rPr>
        <w:t>16</w:t>
      </w:r>
      <w:r w:rsidR="00856B9C">
        <w:rPr>
          <w:b/>
          <w:bCs/>
          <w:sz w:val="36"/>
        </w:rPr>
        <w:t>-Channel Extracellular Differential AC Amplifier</w:t>
      </w:r>
      <w:r w:rsidR="00856B9C">
        <w:rPr>
          <w:b/>
          <w:bCs/>
        </w:rPr>
        <w:br/>
      </w:r>
      <w:r w:rsidR="00856B9C">
        <w:rPr>
          <w:b/>
          <w:bCs/>
        </w:rPr>
        <w:br/>
      </w:r>
      <w:r w:rsidR="00856B9C">
        <w:rPr>
          <w:b/>
          <w:bCs/>
        </w:rPr>
        <w:br/>
        <w:t xml:space="preserve"> </w:t>
      </w:r>
    </w:p>
    <w:p w:rsidR="00856B9C" w:rsidRDefault="00313583">
      <w:pPr>
        <w:pStyle w:val="Heading4"/>
        <w:rPr>
          <w:sz w:val="36"/>
        </w:rPr>
      </w:pPr>
      <w:proofErr w:type="spellStart"/>
      <w:r>
        <w:rPr>
          <w:sz w:val="36"/>
        </w:rPr>
        <w:t>Matlab</w:t>
      </w:r>
      <w:proofErr w:type="spellEnd"/>
      <w:r>
        <w:rPr>
          <w:sz w:val="36"/>
        </w:rPr>
        <w:t xml:space="preserve"> Source Code</w:t>
      </w:r>
    </w:p>
    <w:p w:rsidR="00856B9C" w:rsidRDefault="00856B9C"/>
    <w:p w:rsidR="00856B9C" w:rsidRPr="00A5405A" w:rsidRDefault="00856B9C">
      <w:pPr>
        <w:rPr>
          <w:b/>
          <w:i/>
          <w:sz w:val="48"/>
          <w:szCs w:val="48"/>
        </w:rPr>
      </w:pPr>
    </w:p>
    <w:p w:rsidR="00856B9C" w:rsidRDefault="00856B9C"/>
    <w:p w:rsidR="00856B9C" w:rsidRDefault="00856B9C"/>
    <w:p w:rsidR="00856B9C" w:rsidRDefault="00856B9C"/>
    <w:p w:rsidR="00856B9C" w:rsidRDefault="00856B9C"/>
    <w:p w:rsidR="00856B9C" w:rsidRDefault="006277E9">
      <w:pPr>
        <w:pStyle w:val="Heading4"/>
      </w:pPr>
      <w:r>
        <w:t>Version 0.</w:t>
      </w:r>
      <w:r w:rsidR="00313583">
        <w:t>1</w:t>
      </w:r>
    </w:p>
    <w:p w:rsidR="00856B9C" w:rsidRDefault="00856B9C"/>
    <w:p w:rsidR="00856B9C" w:rsidRDefault="00856B9C"/>
    <w:p w:rsidR="00856B9C" w:rsidRDefault="00856B9C"/>
    <w:p w:rsidR="00856B9C" w:rsidRDefault="00856B9C">
      <w:pPr>
        <w:sectPr w:rsidR="00856B9C">
          <w:footerReference w:type="even" r:id="rId8"/>
          <w:pgSz w:w="12240" w:h="15840"/>
          <w:pgMar w:top="1440" w:right="1800" w:bottom="1440" w:left="1800" w:header="720" w:footer="720" w:gutter="0"/>
          <w:cols w:space="720"/>
          <w:docGrid w:linePitch="360"/>
        </w:sectPr>
      </w:pPr>
    </w:p>
    <w:p w:rsidR="00856B9C" w:rsidRDefault="00856B9C">
      <w:pPr>
        <w:pStyle w:val="Heading1"/>
      </w:pPr>
      <w:bookmarkStart w:id="1" w:name="_Toc376267177"/>
      <w:r>
        <w:lastRenderedPageBreak/>
        <w:t>Table of Contents</w:t>
      </w:r>
      <w:bookmarkEnd w:id="0"/>
      <w:bookmarkEnd w:id="1"/>
    </w:p>
    <w:p w:rsidR="00A95546" w:rsidRDefault="00856B9C">
      <w:pPr>
        <w:pStyle w:val="TOC1"/>
        <w:tabs>
          <w:tab w:val="right" w:leader="dot" w:pos="8990"/>
        </w:tabs>
        <w:rPr>
          <w:rFonts w:asciiTheme="minorHAnsi" w:eastAsiaTheme="minorEastAsia" w:hAnsiTheme="minorHAnsi" w:cstheme="minorBidi"/>
          <w:noProof/>
          <w:sz w:val="22"/>
          <w:szCs w:val="22"/>
        </w:rPr>
      </w:pPr>
      <w:r>
        <w:fldChar w:fldCharType="begin"/>
      </w:r>
      <w:r>
        <w:instrText xml:space="preserve"> TOC \o "1-3" \h \z </w:instrText>
      </w:r>
      <w:r>
        <w:fldChar w:fldCharType="separate"/>
      </w:r>
      <w:hyperlink w:anchor="_Toc376267177" w:history="1">
        <w:r w:rsidR="00A95546" w:rsidRPr="00752148">
          <w:rPr>
            <w:rStyle w:val="Hyperlink"/>
            <w:noProof/>
          </w:rPr>
          <w:t>Table of Contents</w:t>
        </w:r>
        <w:r w:rsidR="00A95546">
          <w:rPr>
            <w:noProof/>
            <w:webHidden/>
          </w:rPr>
          <w:tab/>
        </w:r>
        <w:r w:rsidR="00A95546">
          <w:rPr>
            <w:noProof/>
            <w:webHidden/>
          </w:rPr>
          <w:fldChar w:fldCharType="begin"/>
        </w:r>
        <w:r w:rsidR="00A95546">
          <w:rPr>
            <w:noProof/>
            <w:webHidden/>
          </w:rPr>
          <w:instrText xml:space="preserve"> PAGEREF _Toc376267177 \h </w:instrText>
        </w:r>
        <w:r w:rsidR="00A95546">
          <w:rPr>
            <w:noProof/>
            <w:webHidden/>
          </w:rPr>
        </w:r>
        <w:r w:rsidR="00A95546">
          <w:rPr>
            <w:noProof/>
            <w:webHidden/>
          </w:rPr>
          <w:fldChar w:fldCharType="separate"/>
        </w:r>
        <w:r w:rsidR="00A95546">
          <w:rPr>
            <w:noProof/>
            <w:webHidden/>
          </w:rPr>
          <w:t>1</w:t>
        </w:r>
        <w:r w:rsidR="00A95546">
          <w:rPr>
            <w:noProof/>
            <w:webHidden/>
          </w:rPr>
          <w:fldChar w:fldCharType="end"/>
        </w:r>
      </w:hyperlink>
    </w:p>
    <w:p w:rsidR="00A95546" w:rsidRDefault="002B7EAE">
      <w:pPr>
        <w:pStyle w:val="TOC1"/>
        <w:tabs>
          <w:tab w:val="right" w:leader="dot" w:pos="8990"/>
        </w:tabs>
        <w:rPr>
          <w:rFonts w:asciiTheme="minorHAnsi" w:eastAsiaTheme="minorEastAsia" w:hAnsiTheme="minorHAnsi" w:cstheme="minorBidi"/>
          <w:noProof/>
          <w:sz w:val="22"/>
          <w:szCs w:val="22"/>
        </w:rPr>
      </w:pPr>
      <w:hyperlink w:anchor="_Toc376267178" w:history="1">
        <w:r w:rsidR="00A95546" w:rsidRPr="00752148">
          <w:rPr>
            <w:rStyle w:val="Hyperlink"/>
            <w:noProof/>
          </w:rPr>
          <w:t>Standard Instruments</w:t>
        </w:r>
        <w:r w:rsidR="00A95546">
          <w:rPr>
            <w:noProof/>
            <w:webHidden/>
          </w:rPr>
          <w:tab/>
        </w:r>
        <w:r w:rsidR="00A95546">
          <w:rPr>
            <w:noProof/>
            <w:webHidden/>
          </w:rPr>
          <w:fldChar w:fldCharType="begin"/>
        </w:r>
        <w:r w:rsidR="00A95546">
          <w:rPr>
            <w:noProof/>
            <w:webHidden/>
          </w:rPr>
          <w:instrText xml:space="preserve"> PAGEREF _Toc376267178 \h </w:instrText>
        </w:r>
        <w:r w:rsidR="00A95546">
          <w:rPr>
            <w:noProof/>
            <w:webHidden/>
          </w:rPr>
        </w:r>
        <w:r w:rsidR="00A95546">
          <w:rPr>
            <w:noProof/>
            <w:webHidden/>
          </w:rPr>
          <w:fldChar w:fldCharType="separate"/>
        </w:r>
        <w:r w:rsidR="00A95546">
          <w:rPr>
            <w:noProof/>
            <w:webHidden/>
          </w:rPr>
          <w:t>2</w:t>
        </w:r>
        <w:r w:rsidR="00A95546">
          <w:rPr>
            <w:noProof/>
            <w:webHidden/>
          </w:rPr>
          <w:fldChar w:fldCharType="end"/>
        </w:r>
      </w:hyperlink>
    </w:p>
    <w:p w:rsidR="00A95546" w:rsidRDefault="002B7EAE">
      <w:pPr>
        <w:pStyle w:val="TOC1"/>
        <w:tabs>
          <w:tab w:val="right" w:leader="dot" w:pos="8990"/>
        </w:tabs>
        <w:rPr>
          <w:rFonts w:asciiTheme="minorHAnsi" w:eastAsiaTheme="minorEastAsia" w:hAnsiTheme="minorHAnsi" w:cstheme="minorBidi"/>
          <w:noProof/>
          <w:sz w:val="22"/>
          <w:szCs w:val="22"/>
        </w:rPr>
      </w:pPr>
      <w:hyperlink w:anchor="_Toc376267179" w:history="1">
        <w:r w:rsidR="00A95546" w:rsidRPr="00752148">
          <w:rPr>
            <w:rStyle w:val="Hyperlink"/>
            <w:noProof/>
          </w:rPr>
          <w:t>USB Configuration</w:t>
        </w:r>
        <w:r w:rsidR="00A95546">
          <w:rPr>
            <w:noProof/>
            <w:webHidden/>
          </w:rPr>
          <w:tab/>
        </w:r>
        <w:r w:rsidR="00A95546">
          <w:rPr>
            <w:noProof/>
            <w:webHidden/>
          </w:rPr>
          <w:fldChar w:fldCharType="begin"/>
        </w:r>
        <w:r w:rsidR="00A95546">
          <w:rPr>
            <w:noProof/>
            <w:webHidden/>
          </w:rPr>
          <w:instrText xml:space="preserve"> PAGEREF _Toc376267179 \h </w:instrText>
        </w:r>
        <w:r w:rsidR="00A95546">
          <w:rPr>
            <w:noProof/>
            <w:webHidden/>
          </w:rPr>
        </w:r>
        <w:r w:rsidR="00A95546">
          <w:rPr>
            <w:noProof/>
            <w:webHidden/>
          </w:rPr>
          <w:fldChar w:fldCharType="separate"/>
        </w:r>
        <w:r w:rsidR="00A95546">
          <w:rPr>
            <w:noProof/>
            <w:webHidden/>
          </w:rPr>
          <w:t>3</w:t>
        </w:r>
        <w:r w:rsidR="00A95546">
          <w:rPr>
            <w:noProof/>
            <w:webHidden/>
          </w:rPr>
          <w:fldChar w:fldCharType="end"/>
        </w:r>
      </w:hyperlink>
    </w:p>
    <w:p w:rsidR="00A95546" w:rsidRDefault="002B7EAE">
      <w:pPr>
        <w:pStyle w:val="TOC1"/>
        <w:tabs>
          <w:tab w:val="right" w:leader="dot" w:pos="8990"/>
        </w:tabs>
        <w:rPr>
          <w:rFonts w:asciiTheme="minorHAnsi" w:eastAsiaTheme="minorEastAsia" w:hAnsiTheme="minorHAnsi" w:cstheme="minorBidi"/>
          <w:noProof/>
          <w:sz w:val="22"/>
          <w:szCs w:val="22"/>
        </w:rPr>
      </w:pPr>
      <w:hyperlink w:anchor="_Toc376267180" w:history="1">
        <w:r w:rsidR="00A95546" w:rsidRPr="00752148">
          <w:rPr>
            <w:rStyle w:val="Hyperlink"/>
            <w:noProof/>
          </w:rPr>
          <w:t>Customized Instruments</w:t>
        </w:r>
        <w:r w:rsidR="00A95546">
          <w:rPr>
            <w:noProof/>
            <w:webHidden/>
          </w:rPr>
          <w:tab/>
        </w:r>
        <w:r w:rsidR="00A95546">
          <w:rPr>
            <w:noProof/>
            <w:webHidden/>
          </w:rPr>
          <w:fldChar w:fldCharType="begin"/>
        </w:r>
        <w:r w:rsidR="00A95546">
          <w:rPr>
            <w:noProof/>
            <w:webHidden/>
          </w:rPr>
          <w:instrText xml:space="preserve"> PAGEREF _Toc376267180 \h </w:instrText>
        </w:r>
        <w:r w:rsidR="00A95546">
          <w:rPr>
            <w:noProof/>
            <w:webHidden/>
          </w:rPr>
        </w:r>
        <w:r w:rsidR="00A95546">
          <w:rPr>
            <w:noProof/>
            <w:webHidden/>
          </w:rPr>
          <w:fldChar w:fldCharType="separate"/>
        </w:r>
        <w:r w:rsidR="00A95546">
          <w:rPr>
            <w:noProof/>
            <w:webHidden/>
          </w:rPr>
          <w:t>3</w:t>
        </w:r>
        <w:r w:rsidR="00A95546">
          <w:rPr>
            <w:noProof/>
            <w:webHidden/>
          </w:rPr>
          <w:fldChar w:fldCharType="end"/>
        </w:r>
      </w:hyperlink>
    </w:p>
    <w:p w:rsidR="00A95546" w:rsidRDefault="002B7EAE">
      <w:pPr>
        <w:pStyle w:val="TOC1"/>
        <w:tabs>
          <w:tab w:val="right" w:leader="dot" w:pos="8990"/>
        </w:tabs>
        <w:rPr>
          <w:rFonts w:asciiTheme="minorHAnsi" w:eastAsiaTheme="minorEastAsia" w:hAnsiTheme="minorHAnsi" w:cstheme="minorBidi"/>
          <w:noProof/>
          <w:sz w:val="22"/>
          <w:szCs w:val="22"/>
        </w:rPr>
      </w:pPr>
      <w:hyperlink w:anchor="_Toc376267181" w:history="1">
        <w:r w:rsidR="00A95546" w:rsidRPr="00752148">
          <w:rPr>
            <w:rStyle w:val="Hyperlink"/>
            <w:noProof/>
          </w:rPr>
          <w:t>Instrument Messages</w:t>
        </w:r>
        <w:r w:rsidR="00A95546">
          <w:rPr>
            <w:noProof/>
            <w:webHidden/>
          </w:rPr>
          <w:tab/>
        </w:r>
        <w:r w:rsidR="00A95546">
          <w:rPr>
            <w:noProof/>
            <w:webHidden/>
          </w:rPr>
          <w:fldChar w:fldCharType="begin"/>
        </w:r>
        <w:r w:rsidR="00A95546">
          <w:rPr>
            <w:noProof/>
            <w:webHidden/>
          </w:rPr>
          <w:instrText xml:space="preserve"> PAGEREF _Toc376267181 \h </w:instrText>
        </w:r>
        <w:r w:rsidR="00A95546">
          <w:rPr>
            <w:noProof/>
            <w:webHidden/>
          </w:rPr>
        </w:r>
        <w:r w:rsidR="00A95546">
          <w:rPr>
            <w:noProof/>
            <w:webHidden/>
          </w:rPr>
          <w:fldChar w:fldCharType="separate"/>
        </w:r>
        <w:r w:rsidR="00A95546">
          <w:rPr>
            <w:noProof/>
            <w:webHidden/>
          </w:rPr>
          <w:t>4</w:t>
        </w:r>
        <w:r w:rsidR="00A95546">
          <w:rPr>
            <w:noProof/>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2" w:history="1">
        <w:r w:rsidR="00A95546" w:rsidRPr="00752148">
          <w:rPr>
            <w:rStyle w:val="Hyperlink"/>
          </w:rPr>
          <w:t>AMS_RESPONSE_ERROR</w:t>
        </w:r>
        <w:r w:rsidR="00A95546">
          <w:rPr>
            <w:webHidden/>
          </w:rPr>
          <w:tab/>
        </w:r>
        <w:r w:rsidR="00A95546">
          <w:rPr>
            <w:webHidden/>
          </w:rPr>
          <w:fldChar w:fldCharType="begin"/>
        </w:r>
        <w:r w:rsidR="00A95546">
          <w:rPr>
            <w:webHidden/>
          </w:rPr>
          <w:instrText xml:space="preserve"> PAGEREF _Toc376267182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3" w:history="1">
        <w:r w:rsidR="00A95546" w:rsidRPr="00752148">
          <w:rPr>
            <w:rStyle w:val="Hyperlink"/>
          </w:rPr>
          <w:t>AMS_SLAVE_RESONSE</w:t>
        </w:r>
        <w:r w:rsidR="00A95546">
          <w:rPr>
            <w:webHidden/>
          </w:rPr>
          <w:tab/>
        </w:r>
        <w:r w:rsidR="00A95546">
          <w:rPr>
            <w:webHidden/>
          </w:rPr>
          <w:fldChar w:fldCharType="begin"/>
        </w:r>
        <w:r w:rsidR="00A95546">
          <w:rPr>
            <w:webHidden/>
          </w:rPr>
          <w:instrText xml:space="preserve"> PAGEREF _Toc376267183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4" w:history="1">
        <w:r w:rsidR="00A95546" w:rsidRPr="00752148">
          <w:rPr>
            <w:rStyle w:val="Hyperlink"/>
          </w:rPr>
          <w:t>AMS_MSG_READ_FIRMWARE_VERSION</w:t>
        </w:r>
        <w:r w:rsidR="00A95546">
          <w:rPr>
            <w:webHidden/>
          </w:rPr>
          <w:tab/>
        </w:r>
        <w:r w:rsidR="00A95546">
          <w:rPr>
            <w:webHidden/>
          </w:rPr>
          <w:fldChar w:fldCharType="begin"/>
        </w:r>
        <w:r w:rsidR="00A95546">
          <w:rPr>
            <w:webHidden/>
          </w:rPr>
          <w:instrText xml:space="preserve"> PAGEREF _Toc376267184 \h </w:instrText>
        </w:r>
        <w:r w:rsidR="00A95546">
          <w:rPr>
            <w:webHidden/>
          </w:rPr>
        </w:r>
        <w:r w:rsidR="00A95546">
          <w:rPr>
            <w:webHidden/>
          </w:rPr>
          <w:fldChar w:fldCharType="separate"/>
        </w:r>
        <w:r w:rsidR="00A95546">
          <w:rPr>
            <w:webHidden/>
          </w:rPr>
          <w:t>4</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5" w:history="1">
        <w:r w:rsidR="00A95546" w:rsidRPr="00752148">
          <w:rPr>
            <w:rStyle w:val="Hyperlink"/>
          </w:rPr>
          <w:t>AMS_MSG_READ_HARDWARE_CONFIG</w:t>
        </w:r>
        <w:r w:rsidR="00A95546">
          <w:rPr>
            <w:webHidden/>
          </w:rPr>
          <w:tab/>
        </w:r>
        <w:r w:rsidR="00A95546">
          <w:rPr>
            <w:webHidden/>
          </w:rPr>
          <w:fldChar w:fldCharType="begin"/>
        </w:r>
        <w:r w:rsidR="00A95546">
          <w:rPr>
            <w:webHidden/>
          </w:rPr>
          <w:instrText xml:space="preserve"> PAGEREF _Toc376267185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6" w:history="1">
        <w:r w:rsidR="00A95546" w:rsidRPr="00752148">
          <w:rPr>
            <w:rStyle w:val="Hyperlink"/>
          </w:rPr>
          <w:t>AMS_MSG_READ_INSTRUMENT_NAME</w:t>
        </w:r>
        <w:r w:rsidR="00A95546">
          <w:rPr>
            <w:webHidden/>
          </w:rPr>
          <w:tab/>
        </w:r>
        <w:r w:rsidR="00A95546">
          <w:rPr>
            <w:webHidden/>
          </w:rPr>
          <w:fldChar w:fldCharType="begin"/>
        </w:r>
        <w:r w:rsidR="00A95546">
          <w:rPr>
            <w:webHidden/>
          </w:rPr>
          <w:instrText xml:space="preserve"> PAGEREF _Toc376267186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7" w:history="1">
        <w:r w:rsidR="00A95546" w:rsidRPr="00752148">
          <w:rPr>
            <w:rStyle w:val="Hyperlink"/>
          </w:rPr>
          <w:t>AMS_MSG_READ_BOX_AMOUNT</w:t>
        </w:r>
        <w:r w:rsidR="00A95546">
          <w:rPr>
            <w:webHidden/>
          </w:rPr>
          <w:tab/>
        </w:r>
        <w:r w:rsidR="00A95546">
          <w:rPr>
            <w:webHidden/>
          </w:rPr>
          <w:fldChar w:fldCharType="begin"/>
        </w:r>
        <w:r w:rsidR="00A95546">
          <w:rPr>
            <w:webHidden/>
          </w:rPr>
          <w:instrText xml:space="preserve"> PAGEREF _Toc376267187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8" w:history="1">
        <w:r w:rsidR="00A95546" w:rsidRPr="00752148">
          <w:rPr>
            <w:rStyle w:val="Hyperlink"/>
          </w:rPr>
          <w:t>AMS_MSG_READ_SERIAL_NUMBER</w:t>
        </w:r>
        <w:r w:rsidR="00A95546">
          <w:rPr>
            <w:webHidden/>
          </w:rPr>
          <w:tab/>
        </w:r>
        <w:r w:rsidR="00A95546">
          <w:rPr>
            <w:webHidden/>
          </w:rPr>
          <w:fldChar w:fldCharType="begin"/>
        </w:r>
        <w:r w:rsidR="00A95546">
          <w:rPr>
            <w:webHidden/>
          </w:rPr>
          <w:instrText xml:space="preserve"> PAGEREF _Toc376267188 \h </w:instrText>
        </w:r>
        <w:r w:rsidR="00A95546">
          <w:rPr>
            <w:webHidden/>
          </w:rPr>
        </w:r>
        <w:r w:rsidR="00A95546">
          <w:rPr>
            <w:webHidden/>
          </w:rPr>
          <w:fldChar w:fldCharType="separate"/>
        </w:r>
        <w:r w:rsidR="00A95546">
          <w:rPr>
            <w:webHidden/>
          </w:rPr>
          <w:t>5</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89" w:history="1">
        <w:r w:rsidR="00A95546" w:rsidRPr="00752148">
          <w:rPr>
            <w:rStyle w:val="Hyperlink"/>
          </w:rPr>
          <w:t>AMS_MSG_READ_FLASH_BLOCK</w:t>
        </w:r>
        <w:r w:rsidR="00A95546">
          <w:rPr>
            <w:webHidden/>
          </w:rPr>
          <w:tab/>
        </w:r>
        <w:r w:rsidR="00A95546">
          <w:rPr>
            <w:webHidden/>
          </w:rPr>
          <w:fldChar w:fldCharType="begin"/>
        </w:r>
        <w:r w:rsidR="00A95546">
          <w:rPr>
            <w:webHidden/>
          </w:rPr>
          <w:instrText xml:space="preserve"> PAGEREF _Toc376267189 \h </w:instrText>
        </w:r>
        <w:r w:rsidR="00A95546">
          <w:rPr>
            <w:webHidden/>
          </w:rPr>
        </w:r>
        <w:r w:rsidR="00A95546">
          <w:rPr>
            <w:webHidden/>
          </w:rPr>
          <w:fldChar w:fldCharType="separate"/>
        </w:r>
        <w:r w:rsidR="00A95546">
          <w:rPr>
            <w:webHidden/>
          </w:rPr>
          <w:t>7</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0" w:history="1">
        <w:r w:rsidR="00A95546" w:rsidRPr="00752148">
          <w:rPr>
            <w:rStyle w:val="Hyperlink"/>
          </w:rPr>
          <w:t>AMS_MSG_LOAD_FLASH_BLOCK</w:t>
        </w:r>
        <w:r w:rsidR="00A95546">
          <w:rPr>
            <w:webHidden/>
          </w:rPr>
          <w:tab/>
        </w:r>
        <w:r w:rsidR="00A95546">
          <w:rPr>
            <w:webHidden/>
          </w:rPr>
          <w:fldChar w:fldCharType="begin"/>
        </w:r>
        <w:r w:rsidR="00A95546">
          <w:rPr>
            <w:webHidden/>
          </w:rPr>
          <w:instrText xml:space="preserve"> PAGEREF _Toc376267190 \h </w:instrText>
        </w:r>
        <w:r w:rsidR="00A95546">
          <w:rPr>
            <w:webHidden/>
          </w:rPr>
        </w:r>
        <w:r w:rsidR="00A95546">
          <w:rPr>
            <w:webHidden/>
          </w:rPr>
          <w:fldChar w:fldCharType="separate"/>
        </w:r>
        <w:r w:rsidR="00A95546">
          <w:rPr>
            <w:webHidden/>
          </w:rPr>
          <w:t>7</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1" w:history="1">
        <w:r w:rsidR="00A95546" w:rsidRPr="00752148">
          <w:rPr>
            <w:rStyle w:val="Hyperlink"/>
          </w:rPr>
          <w:t>AMS_MSG_SAVE_FLASH_BLOCK</w:t>
        </w:r>
        <w:r w:rsidR="00A95546">
          <w:rPr>
            <w:webHidden/>
          </w:rPr>
          <w:tab/>
        </w:r>
        <w:r w:rsidR="00A95546">
          <w:rPr>
            <w:webHidden/>
          </w:rPr>
          <w:fldChar w:fldCharType="begin"/>
        </w:r>
        <w:r w:rsidR="00A95546">
          <w:rPr>
            <w:webHidden/>
          </w:rPr>
          <w:instrText xml:space="preserve"> PAGEREF _Toc376267191 \h </w:instrText>
        </w:r>
        <w:r w:rsidR="00A95546">
          <w:rPr>
            <w:webHidden/>
          </w:rPr>
        </w:r>
        <w:r w:rsidR="00A95546">
          <w:rPr>
            <w:webHidden/>
          </w:rPr>
          <w:fldChar w:fldCharType="separate"/>
        </w:r>
        <w:r w:rsidR="00A95546">
          <w:rPr>
            <w:webHidden/>
          </w:rPr>
          <w:t>8</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2" w:history="1">
        <w:r w:rsidR="00A95546" w:rsidRPr="00752148">
          <w:rPr>
            <w:rStyle w:val="Hyperlink"/>
          </w:rPr>
          <w:t>AMS_MSG_WRITE_CHANNEL_VALUES</w:t>
        </w:r>
        <w:r w:rsidR="00A95546">
          <w:rPr>
            <w:webHidden/>
          </w:rPr>
          <w:tab/>
        </w:r>
        <w:r w:rsidR="00A95546">
          <w:rPr>
            <w:webHidden/>
          </w:rPr>
          <w:fldChar w:fldCharType="begin"/>
        </w:r>
        <w:r w:rsidR="00A95546">
          <w:rPr>
            <w:webHidden/>
          </w:rPr>
          <w:instrText xml:space="preserve"> PAGEREF _Toc376267192 \h </w:instrText>
        </w:r>
        <w:r w:rsidR="00A95546">
          <w:rPr>
            <w:webHidden/>
          </w:rPr>
        </w:r>
        <w:r w:rsidR="00A95546">
          <w:rPr>
            <w:webHidden/>
          </w:rPr>
          <w:fldChar w:fldCharType="separate"/>
        </w:r>
        <w:r w:rsidR="00A95546">
          <w:rPr>
            <w:webHidden/>
          </w:rPr>
          <w:t>9</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3" w:history="1">
        <w:r w:rsidR="00A95546" w:rsidRPr="00752148">
          <w:rPr>
            <w:rStyle w:val="Hyperlink"/>
          </w:rPr>
          <w:t>{hardware config block}</w:t>
        </w:r>
        <w:r w:rsidR="00A95546">
          <w:rPr>
            <w:webHidden/>
          </w:rPr>
          <w:tab/>
        </w:r>
        <w:r w:rsidR="00A95546">
          <w:rPr>
            <w:webHidden/>
          </w:rPr>
          <w:fldChar w:fldCharType="begin"/>
        </w:r>
        <w:r w:rsidR="00A95546">
          <w:rPr>
            <w:webHidden/>
          </w:rPr>
          <w:instrText xml:space="preserve"> PAGEREF _Toc376267193 \h </w:instrText>
        </w:r>
        <w:r w:rsidR="00A95546">
          <w:rPr>
            <w:webHidden/>
          </w:rPr>
        </w:r>
        <w:r w:rsidR="00A95546">
          <w:rPr>
            <w:webHidden/>
          </w:rPr>
          <w:fldChar w:fldCharType="separate"/>
        </w:r>
        <w:r w:rsidR="00A95546">
          <w:rPr>
            <w:webHidden/>
          </w:rPr>
          <w:t>10</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4" w:history="1">
        <w:r w:rsidR="00A95546" w:rsidRPr="00752148">
          <w:rPr>
            <w:rStyle w:val="Hyperlink"/>
          </w:rPr>
          <w:t>{channel config block}</w:t>
        </w:r>
        <w:r w:rsidR="00A95546">
          <w:rPr>
            <w:webHidden/>
          </w:rPr>
          <w:tab/>
        </w:r>
        <w:r w:rsidR="00A95546">
          <w:rPr>
            <w:webHidden/>
          </w:rPr>
          <w:fldChar w:fldCharType="begin"/>
        </w:r>
        <w:r w:rsidR="00A95546">
          <w:rPr>
            <w:webHidden/>
          </w:rPr>
          <w:instrText xml:space="preserve"> PAGEREF _Toc376267194 \h </w:instrText>
        </w:r>
        <w:r w:rsidR="00A95546">
          <w:rPr>
            <w:webHidden/>
          </w:rPr>
        </w:r>
        <w:r w:rsidR="00A95546">
          <w:rPr>
            <w:webHidden/>
          </w:rPr>
          <w:fldChar w:fldCharType="separate"/>
        </w:r>
        <w:r w:rsidR="00A95546">
          <w:rPr>
            <w:webHidden/>
          </w:rPr>
          <w:t>10</w:t>
        </w:r>
        <w:r w:rsidR="00A95546">
          <w:rPr>
            <w:webHidden/>
          </w:rPr>
          <w:fldChar w:fldCharType="end"/>
        </w:r>
      </w:hyperlink>
    </w:p>
    <w:p w:rsidR="00A95546" w:rsidRDefault="002B7EAE">
      <w:pPr>
        <w:pStyle w:val="TOC2"/>
        <w:rPr>
          <w:rFonts w:asciiTheme="minorHAnsi" w:eastAsiaTheme="minorEastAsia" w:hAnsiTheme="minorHAnsi" w:cstheme="minorBidi"/>
          <w:sz w:val="22"/>
          <w:szCs w:val="22"/>
        </w:rPr>
      </w:pPr>
      <w:hyperlink w:anchor="_Toc376267195" w:history="1">
        <w:r w:rsidR="00A95546" w:rsidRPr="00752148">
          <w:rPr>
            <w:rStyle w:val="Hyperlink"/>
          </w:rPr>
          <w:t>{config value}</w:t>
        </w:r>
        <w:r w:rsidR="00A95546">
          <w:rPr>
            <w:webHidden/>
          </w:rPr>
          <w:tab/>
        </w:r>
        <w:r w:rsidR="00A95546">
          <w:rPr>
            <w:webHidden/>
          </w:rPr>
          <w:fldChar w:fldCharType="begin"/>
        </w:r>
        <w:r w:rsidR="00A95546">
          <w:rPr>
            <w:webHidden/>
          </w:rPr>
          <w:instrText xml:space="preserve"> PAGEREF _Toc376267195 \h </w:instrText>
        </w:r>
        <w:r w:rsidR="00A95546">
          <w:rPr>
            <w:webHidden/>
          </w:rPr>
        </w:r>
        <w:r w:rsidR="00A95546">
          <w:rPr>
            <w:webHidden/>
          </w:rPr>
          <w:fldChar w:fldCharType="separate"/>
        </w:r>
        <w:r w:rsidR="00A95546">
          <w:rPr>
            <w:webHidden/>
          </w:rPr>
          <w:t>11</w:t>
        </w:r>
        <w:r w:rsidR="00A95546">
          <w:rPr>
            <w:webHidden/>
          </w:rPr>
          <w:fldChar w:fldCharType="end"/>
        </w:r>
      </w:hyperlink>
    </w:p>
    <w:p w:rsidR="00A95546" w:rsidRDefault="002B7EAE">
      <w:pPr>
        <w:pStyle w:val="TOC1"/>
        <w:tabs>
          <w:tab w:val="right" w:leader="dot" w:pos="8990"/>
        </w:tabs>
        <w:rPr>
          <w:rFonts w:asciiTheme="minorHAnsi" w:eastAsiaTheme="minorEastAsia" w:hAnsiTheme="minorHAnsi" w:cstheme="minorBidi"/>
          <w:noProof/>
          <w:sz w:val="22"/>
          <w:szCs w:val="22"/>
        </w:rPr>
      </w:pPr>
      <w:hyperlink w:anchor="_Toc376267196" w:history="1">
        <w:r w:rsidR="00A95546" w:rsidRPr="00752148">
          <w:rPr>
            <w:rStyle w:val="Hyperlink"/>
            <w:noProof/>
          </w:rPr>
          <w:t>Revision History</w:t>
        </w:r>
        <w:r w:rsidR="00A95546">
          <w:rPr>
            <w:noProof/>
            <w:webHidden/>
          </w:rPr>
          <w:tab/>
        </w:r>
        <w:r w:rsidR="00A95546">
          <w:rPr>
            <w:noProof/>
            <w:webHidden/>
          </w:rPr>
          <w:fldChar w:fldCharType="begin"/>
        </w:r>
        <w:r w:rsidR="00A95546">
          <w:rPr>
            <w:noProof/>
            <w:webHidden/>
          </w:rPr>
          <w:instrText xml:space="preserve"> PAGEREF _Toc376267196 \h </w:instrText>
        </w:r>
        <w:r w:rsidR="00A95546">
          <w:rPr>
            <w:noProof/>
            <w:webHidden/>
          </w:rPr>
        </w:r>
        <w:r w:rsidR="00A95546">
          <w:rPr>
            <w:noProof/>
            <w:webHidden/>
          </w:rPr>
          <w:fldChar w:fldCharType="separate"/>
        </w:r>
        <w:r w:rsidR="00A95546">
          <w:rPr>
            <w:noProof/>
            <w:webHidden/>
          </w:rPr>
          <w:t>12</w:t>
        </w:r>
        <w:r w:rsidR="00A95546">
          <w:rPr>
            <w:noProof/>
            <w:webHidden/>
          </w:rPr>
          <w:fldChar w:fldCharType="end"/>
        </w:r>
      </w:hyperlink>
    </w:p>
    <w:p w:rsidR="00856B9C" w:rsidRDefault="00856B9C">
      <w:r>
        <w:fldChar w:fldCharType="end"/>
      </w:r>
    </w:p>
    <w:p w:rsidR="00856B9C" w:rsidRDefault="00856B9C" w:rsidP="00A95546">
      <w:pPr>
        <w:pStyle w:val="Heading1"/>
      </w:pPr>
      <w:r>
        <w:br w:type="page"/>
      </w:r>
    </w:p>
    <w:p w:rsidR="00856B9C" w:rsidRDefault="00856B9C">
      <w:r>
        <w:lastRenderedPageBreak/>
        <w:t xml:space="preserve"> </w:t>
      </w:r>
    </w:p>
    <w:p w:rsidR="00856B9C" w:rsidRDefault="00856B9C">
      <w:pPr>
        <w:rPr>
          <w:szCs w:val="20"/>
        </w:rPr>
      </w:pPr>
    </w:p>
    <w:p w:rsidR="00BD47D8" w:rsidRDefault="00BD47D8">
      <w:pPr>
        <w:rPr>
          <w:szCs w:val="20"/>
        </w:rPr>
      </w:pPr>
    </w:p>
    <w:p w:rsidR="00BD47D8" w:rsidRDefault="00BD47D8">
      <w:pPr>
        <w:rPr>
          <w:szCs w:val="20"/>
        </w:rPr>
      </w:pPr>
    </w:p>
    <w:p w:rsidR="00BD47D8" w:rsidRDefault="00BD47D8">
      <w:pPr>
        <w:rPr>
          <w:szCs w:val="20"/>
        </w:rPr>
      </w:pPr>
    </w:p>
    <w:p w:rsidR="00F17C70" w:rsidRDefault="006B22FF" w:rsidP="00020CEE">
      <w:pPr>
        <w:pStyle w:val="Heading1"/>
      </w:pPr>
      <w:r w:rsidRPr="00020CEE">
        <w:t>Model</w:t>
      </w:r>
      <w:r>
        <w:t xml:space="preserve"> </w:t>
      </w:r>
      <w:r w:rsidR="002D2B19">
        <w:t>3500 or 3600</w:t>
      </w:r>
      <w:r>
        <w:t xml:space="preserve"> </w:t>
      </w:r>
      <w:proofErr w:type="spellStart"/>
      <w:r>
        <w:t>Matlab</w:t>
      </w:r>
      <w:proofErr w:type="spellEnd"/>
      <w:r>
        <w:t xml:space="preserve"> </w:t>
      </w:r>
      <w:r w:rsidR="001372CF">
        <w:t>Class</w:t>
      </w:r>
    </w:p>
    <w:p w:rsidR="00BD47D8" w:rsidRPr="00BD47D8" w:rsidRDefault="00BD47D8" w:rsidP="00BD47D8"/>
    <w:p w:rsidR="001372CF" w:rsidRDefault="001372CF" w:rsidP="00F17C70">
      <w:r>
        <w:t xml:space="preserve">The </w:t>
      </w:r>
      <w:proofErr w:type="spellStart"/>
      <w:r>
        <w:t>Matlab</w:t>
      </w:r>
      <w:proofErr w:type="spellEnd"/>
      <w:r>
        <w:t xml:space="preserve"> Class to interface with A-M Systems Model </w:t>
      </w:r>
      <w:r w:rsidR="002D2B19">
        <w:t xml:space="preserve">3500 or </w:t>
      </w:r>
      <w:proofErr w:type="gramStart"/>
      <w:r w:rsidR="002D2B19">
        <w:t>3600  is</w:t>
      </w:r>
      <w:proofErr w:type="gramEnd"/>
      <w:r w:rsidR="002D2B19">
        <w:t xml:space="preserve"> AMS3536</w:t>
      </w:r>
      <w:r>
        <w:t xml:space="preserve">.m. </w:t>
      </w:r>
      <w:r w:rsidR="002D2B19">
        <w:t>This</w:t>
      </w:r>
      <w:r>
        <w:t xml:space="preserve"> file need</w:t>
      </w:r>
      <w:r w:rsidR="002D2B19">
        <w:t>s</w:t>
      </w:r>
      <w:r>
        <w:t xml:space="preserve"> to be in the current folder, or on the MATLAB path.</w:t>
      </w:r>
      <w:r w:rsidR="002D2B19">
        <w:t xml:space="preserve">  There is an example file AMS3536Examples.m that give some simple examples of how to use the AMS3536.m Class</w:t>
      </w:r>
    </w:p>
    <w:p w:rsidR="00D105E4" w:rsidRDefault="00D105E4" w:rsidP="00F17C70"/>
    <w:p w:rsidR="00D105E4" w:rsidRDefault="00D105E4" w:rsidP="00D105E4">
      <w:pPr>
        <w:pStyle w:val="MessageText"/>
      </w:pPr>
    </w:p>
    <w:p w:rsidR="00BD47D8" w:rsidRDefault="00BD47D8" w:rsidP="00D105E4">
      <w:pPr>
        <w:pStyle w:val="MessageText"/>
      </w:pPr>
    </w:p>
    <w:p w:rsidR="00D105E4" w:rsidRDefault="00746EB3" w:rsidP="00D105E4">
      <w:pPr>
        <w:pStyle w:val="Heading2"/>
      </w:pPr>
      <w:r>
        <w:t>AMS3536</w:t>
      </w:r>
      <w:r w:rsidR="00D105E4">
        <w:t>Examples.m</w:t>
      </w:r>
    </w:p>
    <w:p w:rsidR="00D105E4" w:rsidRDefault="00D105E4" w:rsidP="00D105E4">
      <w:pPr>
        <w:pStyle w:val="MessageText"/>
      </w:pPr>
      <w:r>
        <w:t xml:space="preserve">This file lists several examples of how to use the Model 4000 Class (AMS4k.m).  It covers basic </w:t>
      </w:r>
      <w:proofErr w:type="spellStart"/>
      <w:r>
        <w:t>instatiation</w:t>
      </w:r>
      <w:proofErr w:type="spellEnd"/>
      <w:r>
        <w:t xml:space="preserve"> followed by viewing and changing the settings on the instrument.</w:t>
      </w:r>
    </w:p>
    <w:p w:rsidR="00D105E4" w:rsidRDefault="00D105E4" w:rsidP="00D105E4">
      <w:pPr>
        <w:pStyle w:val="MessageText"/>
      </w:pPr>
    </w:p>
    <w:p w:rsidR="00BD47D8" w:rsidRDefault="00BD47D8" w:rsidP="00D105E4">
      <w:pPr>
        <w:pStyle w:val="MessageText"/>
      </w:pPr>
    </w:p>
    <w:p w:rsidR="00D105E4" w:rsidRDefault="00C3154D" w:rsidP="00020CEE">
      <w:pPr>
        <w:pStyle w:val="Heading2"/>
      </w:pPr>
      <w:r>
        <w:t>AMS3536</w:t>
      </w:r>
      <w:r w:rsidR="00D105E4">
        <w:t>.m</w:t>
      </w:r>
    </w:p>
    <w:p w:rsidR="00D105E4" w:rsidRDefault="00D105E4" w:rsidP="00D105E4">
      <w:pPr>
        <w:pStyle w:val="MessageText"/>
      </w:pPr>
      <w:r>
        <w:t xml:space="preserve">This is the class that contains the properties and methods necessary to communicate with the instrument.   Instrument communication is </w:t>
      </w:r>
      <w:r w:rsidR="008D7E72">
        <w:t xml:space="preserve">simplified by the class methods, and is explained in detail in the Instrument Messaging section.  Communication is done over </w:t>
      </w:r>
      <w:proofErr w:type="gramStart"/>
      <w:r w:rsidR="008D7E72">
        <w:t>the a</w:t>
      </w:r>
      <w:proofErr w:type="gramEnd"/>
      <w:r w:rsidR="008D7E72">
        <w:t xml:space="preserve"> virtual serial port created by the </w:t>
      </w:r>
      <w:proofErr w:type="spellStart"/>
      <w:r w:rsidR="008D7E72">
        <w:t>usb</w:t>
      </w:r>
      <w:proofErr w:type="spellEnd"/>
      <w:r w:rsidR="008D7E72">
        <w:t xml:space="preserve"> device in the instrument.  The </w:t>
      </w:r>
      <w:proofErr w:type="spellStart"/>
      <w:r w:rsidR="008D7E72">
        <w:t>usb</w:t>
      </w:r>
      <w:proofErr w:type="spellEnd"/>
      <w:r w:rsidR="008D7E72">
        <w:t xml:space="preserve"> drivers need to be installed properly for the class to be used.  Current drivers can be downloaded from FTDI’s websites:</w:t>
      </w:r>
    </w:p>
    <w:p w:rsidR="008D7E72" w:rsidRDefault="002B7EAE" w:rsidP="00D105E4">
      <w:pPr>
        <w:pStyle w:val="MessageText"/>
      </w:pPr>
      <w:hyperlink r:id="rId9" w:history="1">
        <w:r w:rsidR="008D7E72">
          <w:rPr>
            <w:rStyle w:val="Hyperlink"/>
          </w:rPr>
          <w:t>http://www.ftdichip.com/FTDrivers.htm</w:t>
        </w:r>
      </w:hyperlink>
      <w:r w:rsidR="008D7E72">
        <w:t>.</w:t>
      </w:r>
    </w:p>
    <w:p w:rsidR="00611DAE" w:rsidRDefault="00611DAE" w:rsidP="00611DAE">
      <w:pPr>
        <w:pStyle w:val="Heading3"/>
      </w:pPr>
      <w:r>
        <w:t>Properties</w:t>
      </w:r>
    </w:p>
    <w:p w:rsidR="00611DAE" w:rsidRDefault="00611DAE" w:rsidP="00611DAE">
      <w:r>
        <w:t xml:space="preserve">There are two main properties. </w:t>
      </w:r>
      <w:proofErr w:type="gramStart"/>
      <w:r>
        <w:t xml:space="preserve">Channels and </w:t>
      </w:r>
      <w:proofErr w:type="spellStart"/>
      <w:r>
        <w:t>Glo</w:t>
      </w:r>
      <w:r w:rsidR="00AE53B5">
        <w:t>bals</w:t>
      </w:r>
      <w:proofErr w:type="spellEnd"/>
      <w:r w:rsidR="00AE53B5">
        <w:t>.</w:t>
      </w:r>
      <w:proofErr w:type="gramEnd"/>
      <w:r w:rsidR="00AE53B5">
        <w:t xml:space="preserve">  When the</w:t>
      </w:r>
      <w:r w:rsidR="00C3154D">
        <w:t xml:space="preserve"> AMS3536 </w:t>
      </w:r>
      <w:r w:rsidR="00AE53B5">
        <w:t>object is i</w:t>
      </w:r>
      <w:r>
        <w:t xml:space="preserve">nstantiated these properties are </w:t>
      </w:r>
      <w:r w:rsidR="00C3154D">
        <w:t>empty, and can be filled by running the .</w:t>
      </w:r>
      <w:proofErr w:type="gramStart"/>
      <w:r w:rsidR="00C3154D">
        <w:t>connect</w:t>
      </w:r>
      <w:r>
        <w:t xml:space="preserve"> </w:t>
      </w:r>
      <w:r w:rsidR="00C3154D">
        <w:t xml:space="preserve"> method</w:t>
      </w:r>
      <w:proofErr w:type="gramEnd"/>
      <w:r w:rsidR="00C3154D">
        <w:t>.</w:t>
      </w:r>
    </w:p>
    <w:p w:rsidR="00BD47D8" w:rsidRDefault="00BD47D8">
      <w:pPr>
        <w:rPr>
          <w:u w:val="single"/>
        </w:rPr>
      </w:pPr>
      <w:r>
        <w:rPr>
          <w:u w:val="single"/>
        </w:rPr>
        <w:br w:type="page"/>
      </w:r>
    </w:p>
    <w:p w:rsidR="00AE53B5" w:rsidRDefault="00AE53B5" w:rsidP="00611DAE">
      <w:r w:rsidRPr="00AE53B5">
        <w:rPr>
          <w:u w:val="single"/>
        </w:rPr>
        <w:lastRenderedPageBreak/>
        <w:t>Channels</w:t>
      </w:r>
      <w:r>
        <w:t>:</w:t>
      </w:r>
    </w:p>
    <w:p w:rsidR="00AE53B5" w:rsidRDefault="00AE53B5" w:rsidP="00AE53B5">
      <w:pPr>
        <w:ind w:left="720"/>
      </w:pPr>
      <w:r>
        <w:t>The Channels property holds the settings for each individual channel.</w:t>
      </w:r>
    </w:p>
    <w:p w:rsidR="00AE53B5" w:rsidRDefault="00AE53B5" w:rsidP="00AE53B5">
      <w:pPr>
        <w:ind w:left="720"/>
      </w:pPr>
      <w:r>
        <w:t>Settings are shown below for standard settings or can be read from the Hardware Configuration Block for custom instruments.</w:t>
      </w:r>
    </w:p>
    <w:p w:rsidR="007726D0" w:rsidRDefault="007726D0" w:rsidP="00AE53B5">
      <w:pPr>
        <w:ind w:left="720"/>
      </w:pPr>
    </w:p>
    <w:p w:rsidR="00AE53B5" w:rsidRDefault="00C3154D" w:rsidP="00AE53B5">
      <w:pPr>
        <w:ind w:left="720"/>
      </w:pPr>
      <w:proofErr w:type="gramStart"/>
      <w:r w:rsidRPr="00C3154D">
        <w:rPr>
          <w:u w:val="single"/>
        </w:rPr>
        <w:t>Channels is</w:t>
      </w:r>
      <w:proofErr w:type="gramEnd"/>
      <w:r w:rsidRPr="00C3154D">
        <w:rPr>
          <w:u w:val="single"/>
        </w:rPr>
        <w:t xml:space="preserve"> a 16x7 matrix with the following </w:t>
      </w:r>
      <w:proofErr w:type="spellStart"/>
      <w:r w:rsidRPr="00C3154D">
        <w:rPr>
          <w:u w:val="single"/>
        </w:rPr>
        <w:t>collums</w:t>
      </w:r>
      <w:proofErr w:type="spellEnd"/>
      <w:r w:rsidR="00AE53B5">
        <w:t>:</w:t>
      </w:r>
    </w:p>
    <w:p w:rsidR="00AE53B5" w:rsidRDefault="00C3154D" w:rsidP="00C3154D">
      <w:pPr>
        <w:ind w:left="720" w:firstLine="720"/>
      </w:pPr>
      <w:r w:rsidRPr="00C3154D">
        <w:t>[</w:t>
      </w:r>
      <w:proofErr w:type="spellStart"/>
      <w:r w:rsidRPr="00C3154D">
        <w:t>Ch</w:t>
      </w:r>
      <w:proofErr w:type="spellEnd"/>
      <w:r w:rsidRPr="00C3154D">
        <w:t xml:space="preserve">#    Mode    </w:t>
      </w:r>
      <w:proofErr w:type="gramStart"/>
      <w:r w:rsidRPr="00C3154D">
        <w:t>HP  Notch</w:t>
      </w:r>
      <w:proofErr w:type="gramEnd"/>
      <w:r w:rsidRPr="00C3154D">
        <w:t xml:space="preserve">   LP  Gain    Ref]</w:t>
      </w:r>
      <w:r w:rsidR="00AE53B5">
        <w:t xml:space="preserve">    </w:t>
      </w:r>
    </w:p>
    <w:p w:rsidR="00C3154D" w:rsidRDefault="00C3154D" w:rsidP="00C3154D">
      <w:pPr>
        <w:ind w:left="720"/>
      </w:pPr>
      <w:r>
        <w:t>Valid values are:</w:t>
      </w:r>
    </w:p>
    <w:p w:rsidR="00C3154D" w:rsidRDefault="00C3154D" w:rsidP="00C3154D">
      <w:pPr>
        <w:ind w:left="1440"/>
      </w:pPr>
      <w:r>
        <w:t xml:space="preserve">  </w:t>
      </w:r>
      <w:proofErr w:type="spellStart"/>
      <w:r>
        <w:t>Ch</w:t>
      </w:r>
      <w:proofErr w:type="spellEnd"/>
      <w:r>
        <w:t>#     =   1 to 16</w:t>
      </w:r>
    </w:p>
    <w:p w:rsidR="00C3154D" w:rsidRDefault="00C3154D" w:rsidP="00C3154D">
      <w:pPr>
        <w:ind w:left="1440"/>
      </w:pPr>
      <w:r>
        <w:t xml:space="preserve">  Mode    =   0 (off), 1 (on), 2 (</w:t>
      </w:r>
      <w:proofErr w:type="spellStart"/>
      <w:r>
        <w:t>stim</w:t>
      </w:r>
      <w:proofErr w:type="spellEnd"/>
      <w:r>
        <w:t>)</w:t>
      </w:r>
    </w:p>
    <w:p w:rsidR="00C3154D" w:rsidRDefault="00C3154D" w:rsidP="00C3154D">
      <w:pPr>
        <w:ind w:left="1440"/>
      </w:pPr>
      <w:r>
        <w:t xml:space="preserve">  HP      =   0 to 7. 0=lowest </w:t>
      </w:r>
      <w:proofErr w:type="spellStart"/>
      <w:r>
        <w:t>frequncy</w:t>
      </w:r>
      <w:proofErr w:type="spellEnd"/>
      <w:r>
        <w:t>, 7=highest frequency</w:t>
      </w:r>
    </w:p>
    <w:p w:rsidR="00C3154D" w:rsidRDefault="00C3154D" w:rsidP="00C3154D">
      <w:pPr>
        <w:ind w:left="1440"/>
      </w:pPr>
      <w:r>
        <w:t xml:space="preserve">     </w:t>
      </w:r>
      <w:r>
        <w:tab/>
      </w:r>
      <w:r>
        <w:t>Standard values: 0.3Hz 1Hz 3Hz 10Hz 30Hz 100Hz 300Hz 500Hz</w:t>
      </w:r>
    </w:p>
    <w:p w:rsidR="00C3154D" w:rsidRDefault="00C3154D" w:rsidP="00C3154D">
      <w:pPr>
        <w:ind w:left="1440"/>
      </w:pPr>
      <w:r>
        <w:t xml:space="preserve">  Notch   =   0 (Off), 1 (on)</w:t>
      </w:r>
    </w:p>
    <w:p w:rsidR="00C3154D" w:rsidRDefault="00C3154D" w:rsidP="00C3154D">
      <w:pPr>
        <w:ind w:left="1440"/>
      </w:pPr>
      <w:r>
        <w:t xml:space="preserve">  LP      =   0 to 7. 0=lowest </w:t>
      </w:r>
      <w:proofErr w:type="spellStart"/>
      <w:r>
        <w:t>frequncy</w:t>
      </w:r>
      <w:proofErr w:type="spellEnd"/>
      <w:r>
        <w:t>, 7=highest frequency</w:t>
      </w:r>
    </w:p>
    <w:p w:rsidR="00C3154D" w:rsidRDefault="00C3154D" w:rsidP="00C3154D">
      <w:pPr>
        <w:ind w:left="1440"/>
      </w:pPr>
      <w:r>
        <w:t xml:space="preserve">     </w:t>
      </w:r>
      <w:r>
        <w:tab/>
      </w:r>
      <w:r>
        <w:t xml:space="preserve">Standard values: 100Hz 300Hz 500Hz </w:t>
      </w:r>
      <w:proofErr w:type="gramStart"/>
      <w:r>
        <w:t>1kHz</w:t>
      </w:r>
      <w:proofErr w:type="gramEnd"/>
      <w:r>
        <w:t xml:space="preserve"> 3kHz 5kHz 10kHz 20kHz </w:t>
      </w:r>
    </w:p>
    <w:p w:rsidR="00C3154D" w:rsidRDefault="00C3154D" w:rsidP="00C3154D">
      <w:pPr>
        <w:ind w:left="1440"/>
      </w:pPr>
      <w:r>
        <w:t xml:space="preserve">  Gain    =   0 to 12 0=lowest gain, 12=highest gain</w:t>
      </w:r>
    </w:p>
    <w:p w:rsidR="00C3154D" w:rsidRPr="00C3154D" w:rsidRDefault="00C3154D" w:rsidP="00C3154D">
      <w:pPr>
        <w:ind w:left="1440"/>
        <w:rPr>
          <w:lang w:val="nb-NO"/>
        </w:rPr>
      </w:pPr>
      <w:r>
        <w:t xml:space="preserve">     </w:t>
      </w:r>
      <w:r>
        <w:tab/>
      </w:r>
      <w:r w:rsidRPr="00C3154D">
        <w:rPr>
          <w:lang w:val="nb-NO"/>
        </w:rPr>
        <w:t>Standard values: 2 4 10 20 50 100 200 500 1k 2k 5k 10k 20k</w:t>
      </w:r>
    </w:p>
    <w:p w:rsidR="00C3154D" w:rsidRDefault="00C3154D" w:rsidP="00C3154D">
      <w:pPr>
        <w:ind w:left="1440"/>
      </w:pPr>
      <w:r w:rsidRPr="00C3154D">
        <w:rPr>
          <w:lang w:val="nb-NO"/>
        </w:rPr>
        <w:t xml:space="preserve">  </w:t>
      </w:r>
      <w:r>
        <w:t>Ref     =   0 (ref or GND), 1 (Bus)</w:t>
      </w:r>
    </w:p>
    <w:p w:rsidR="00C3154D" w:rsidRDefault="00C3154D" w:rsidP="00C3154D">
      <w:r>
        <w:t xml:space="preserve">    </w:t>
      </w:r>
    </w:p>
    <w:p w:rsidR="00C3154D" w:rsidRDefault="00C3154D" w:rsidP="00C3154D">
      <w:r>
        <w:t xml:space="preserve">  EXAMPLE: </w:t>
      </w:r>
      <w:r>
        <w:tab/>
      </w:r>
      <w:proofErr w:type="gramStart"/>
      <w:r>
        <w:t>AMS1.Channels(</w:t>
      </w:r>
      <w:proofErr w:type="gramEnd"/>
      <w:r>
        <w:t xml:space="preserve">3,:)=[3 0 2 0 7 2 0];  </w:t>
      </w:r>
    </w:p>
    <w:p w:rsidR="00C3154D" w:rsidRDefault="00C3154D" w:rsidP="00C3154D">
      <w:pPr>
        <w:rPr>
          <w:u w:val="single"/>
        </w:rPr>
      </w:pPr>
      <w:r>
        <w:t xml:space="preserve">       </w:t>
      </w:r>
      <w:r>
        <w:tab/>
      </w:r>
      <w:r>
        <w:tab/>
      </w:r>
      <w:proofErr w:type="gramStart"/>
      <w:r>
        <w:t>AMS1.Channels(</w:t>
      </w:r>
      <w:proofErr w:type="gramEnd"/>
      <w:r>
        <w:t>3,4)=7;</w:t>
      </w:r>
      <w:r>
        <w:rPr>
          <w:u w:val="single"/>
        </w:rPr>
        <w:t xml:space="preserve"> </w:t>
      </w:r>
    </w:p>
    <w:p w:rsidR="00BD47D8" w:rsidRDefault="00BD47D8" w:rsidP="00C3154D">
      <w:proofErr w:type="spellStart"/>
      <w:r>
        <w:rPr>
          <w:u w:val="single"/>
        </w:rPr>
        <w:t>Globals</w:t>
      </w:r>
      <w:proofErr w:type="spellEnd"/>
      <w:r>
        <w:t>:</w:t>
      </w:r>
    </w:p>
    <w:p w:rsidR="00BD47D8" w:rsidRDefault="00BD47D8" w:rsidP="007726D0">
      <w:pPr>
        <w:ind w:left="720"/>
      </w:pPr>
      <w:r>
        <w:t xml:space="preserve">The </w:t>
      </w:r>
      <w:proofErr w:type="spellStart"/>
      <w:r>
        <w:t>Globals</w:t>
      </w:r>
      <w:proofErr w:type="spellEnd"/>
      <w:r>
        <w:t xml:space="preserve"> </w:t>
      </w:r>
      <w:proofErr w:type="gramStart"/>
      <w:r>
        <w:t>property are</w:t>
      </w:r>
      <w:proofErr w:type="gramEnd"/>
      <w:r>
        <w:t xml:space="preserve"> the settings that are the same for all</w:t>
      </w:r>
      <w:r w:rsidR="007726D0">
        <w:t xml:space="preserve"> </w:t>
      </w:r>
      <w:r>
        <w:t>channels.</w:t>
      </w:r>
      <w:r w:rsidR="007726D0">
        <w:t xml:space="preserve"> </w:t>
      </w:r>
      <w:r>
        <w:t>Settings are shown below for standard settings or read from</w:t>
      </w:r>
      <w:r w:rsidR="007726D0">
        <w:t xml:space="preserve"> </w:t>
      </w:r>
      <w:r>
        <w:t>the Hardware Configuration Block for custom instruments.</w:t>
      </w:r>
    </w:p>
    <w:p w:rsidR="007726D0" w:rsidRDefault="007726D0" w:rsidP="007726D0">
      <w:pPr>
        <w:ind w:left="720"/>
      </w:pPr>
    </w:p>
    <w:p w:rsidR="00C3154D" w:rsidRDefault="00C3154D" w:rsidP="00C3154D">
      <w:pPr>
        <w:ind w:left="720"/>
      </w:pPr>
      <w:proofErr w:type="spellStart"/>
      <w:r>
        <w:t>Globals</w:t>
      </w:r>
      <w:proofErr w:type="spellEnd"/>
      <w:r>
        <w:t xml:space="preserve"> is a 1x6 matrix with the following </w:t>
      </w:r>
      <w:proofErr w:type="spellStart"/>
      <w:r>
        <w:t>collums</w:t>
      </w:r>
      <w:proofErr w:type="spellEnd"/>
      <w:r>
        <w:t>:</w:t>
      </w:r>
    </w:p>
    <w:p w:rsidR="00C3154D" w:rsidRDefault="00C3154D" w:rsidP="00C3154D">
      <w:pPr>
        <w:ind w:left="720"/>
      </w:pPr>
      <w:r>
        <w:t xml:space="preserve"> </w:t>
      </w:r>
      <w:r>
        <w:tab/>
      </w:r>
      <w:r>
        <w:t>[</w:t>
      </w:r>
      <w:proofErr w:type="spellStart"/>
      <w:r>
        <w:t>StimSource</w:t>
      </w:r>
      <w:proofErr w:type="spellEnd"/>
      <w:r>
        <w:t xml:space="preserve"> </w:t>
      </w:r>
      <w:proofErr w:type="spellStart"/>
      <w:r>
        <w:t>CalAmp</w:t>
      </w:r>
      <w:proofErr w:type="spellEnd"/>
      <w:r>
        <w:t xml:space="preserve"> </w:t>
      </w:r>
      <w:proofErr w:type="spellStart"/>
      <w:r>
        <w:t>CalOn</w:t>
      </w:r>
      <w:proofErr w:type="spellEnd"/>
      <w:r>
        <w:t xml:space="preserve"> </w:t>
      </w:r>
      <w:proofErr w:type="spellStart"/>
      <w:r>
        <w:t>RefSource</w:t>
      </w:r>
      <w:proofErr w:type="spellEnd"/>
      <w:r>
        <w:t xml:space="preserve"> </w:t>
      </w:r>
      <w:proofErr w:type="spellStart"/>
      <w:r>
        <w:t>MonA</w:t>
      </w:r>
      <w:proofErr w:type="spellEnd"/>
      <w:r>
        <w:t xml:space="preserve"> </w:t>
      </w:r>
      <w:proofErr w:type="spellStart"/>
      <w:r>
        <w:t>MonB</w:t>
      </w:r>
      <w:proofErr w:type="spellEnd"/>
      <w:r>
        <w:t>]</w:t>
      </w:r>
    </w:p>
    <w:p w:rsidR="00C3154D" w:rsidRDefault="00C3154D" w:rsidP="00C3154D">
      <w:pPr>
        <w:ind w:left="720"/>
      </w:pPr>
      <w:r>
        <w:t xml:space="preserve">    </w:t>
      </w:r>
    </w:p>
    <w:p w:rsidR="00C3154D" w:rsidRDefault="00C3154D" w:rsidP="00C3154D">
      <w:pPr>
        <w:ind w:left="720"/>
      </w:pPr>
      <w:r>
        <w:t>Valid values are:</w:t>
      </w:r>
    </w:p>
    <w:p w:rsidR="00C3154D" w:rsidRDefault="00C3154D" w:rsidP="00C3154D">
      <w:pPr>
        <w:ind w:left="1440"/>
      </w:pPr>
      <w:r>
        <w:t xml:space="preserve">  </w:t>
      </w:r>
      <w:proofErr w:type="spellStart"/>
      <w:proofErr w:type="gramStart"/>
      <w:r>
        <w:t>StimSource</w:t>
      </w:r>
      <w:proofErr w:type="spellEnd"/>
      <w:r>
        <w:t xml:space="preserve">  =</w:t>
      </w:r>
      <w:proofErr w:type="gramEnd"/>
      <w:r>
        <w:t xml:space="preserve">  3600: 0(Stim1), 1(Stim2). 3500: 0(Stim2) 1(Joined)</w:t>
      </w:r>
    </w:p>
    <w:p w:rsidR="00C3154D" w:rsidRDefault="00C3154D" w:rsidP="00C3154D">
      <w:pPr>
        <w:ind w:left="1440"/>
      </w:pPr>
      <w:r>
        <w:t xml:space="preserve">  </w:t>
      </w:r>
      <w:proofErr w:type="spellStart"/>
      <w:r>
        <w:t>CalAmp</w:t>
      </w:r>
      <w:proofErr w:type="spellEnd"/>
      <w:r>
        <w:t xml:space="preserve">      =   0 to 3 = 1V to 1mVp-p</w:t>
      </w:r>
    </w:p>
    <w:p w:rsidR="00C3154D" w:rsidRDefault="00C3154D" w:rsidP="00C3154D">
      <w:pPr>
        <w:ind w:left="1440"/>
      </w:pPr>
      <w:r>
        <w:t xml:space="preserve">  </w:t>
      </w:r>
      <w:proofErr w:type="spellStart"/>
      <w:r>
        <w:t>CalOn</w:t>
      </w:r>
      <w:proofErr w:type="spellEnd"/>
      <w:r>
        <w:t xml:space="preserve">       =   0 (Off), 1 (on)</w:t>
      </w:r>
    </w:p>
    <w:p w:rsidR="00C3154D" w:rsidRDefault="00C3154D" w:rsidP="00C3154D">
      <w:pPr>
        <w:ind w:left="1440"/>
      </w:pPr>
      <w:r>
        <w:t xml:space="preserve">  </w:t>
      </w:r>
      <w:proofErr w:type="spellStart"/>
      <w:r>
        <w:t>RefSource</w:t>
      </w:r>
      <w:proofErr w:type="spellEnd"/>
      <w:r>
        <w:t xml:space="preserve">   </w:t>
      </w:r>
      <w:proofErr w:type="gramStart"/>
      <w:r>
        <w:t>=  3500</w:t>
      </w:r>
      <w:proofErr w:type="gramEnd"/>
      <w:r>
        <w:t>: 0(</w:t>
      </w:r>
      <w:proofErr w:type="spellStart"/>
      <w:r>
        <w:t>ExtBNC</w:t>
      </w:r>
      <w:proofErr w:type="spellEnd"/>
      <w:r>
        <w:t>), 1(GND). 3600: 1 to 17=Ch1-Ch16</w:t>
      </w:r>
      <w:proofErr w:type="gramStart"/>
      <w:r>
        <w:t>,Ref</w:t>
      </w:r>
      <w:proofErr w:type="gramEnd"/>
      <w:r>
        <w:t xml:space="preserve"> </w:t>
      </w:r>
    </w:p>
    <w:p w:rsidR="00C3154D" w:rsidRDefault="00C3154D" w:rsidP="00C3154D">
      <w:pPr>
        <w:ind w:left="1440"/>
      </w:pPr>
      <w:r>
        <w:t xml:space="preserve">  </w:t>
      </w:r>
      <w:proofErr w:type="spellStart"/>
      <w:r>
        <w:t>MonA</w:t>
      </w:r>
      <w:proofErr w:type="spellEnd"/>
      <w:r>
        <w:t xml:space="preserve">        </w:t>
      </w:r>
      <w:proofErr w:type="gramStart"/>
      <w:r>
        <w:t>=  1</w:t>
      </w:r>
      <w:proofErr w:type="gramEnd"/>
      <w:r>
        <w:t xml:space="preserve"> to 16 = Ch1 to Ch16</w:t>
      </w:r>
    </w:p>
    <w:p w:rsidR="00C3154D" w:rsidRDefault="00C3154D" w:rsidP="00C3154D">
      <w:pPr>
        <w:ind w:left="1440"/>
      </w:pPr>
      <w:r>
        <w:t xml:space="preserve">  </w:t>
      </w:r>
      <w:proofErr w:type="spellStart"/>
      <w:r>
        <w:t>MonB</w:t>
      </w:r>
      <w:proofErr w:type="spellEnd"/>
      <w:r>
        <w:t xml:space="preserve">        </w:t>
      </w:r>
      <w:proofErr w:type="gramStart"/>
      <w:r>
        <w:t>=  1</w:t>
      </w:r>
      <w:proofErr w:type="gramEnd"/>
      <w:r>
        <w:t xml:space="preserve"> to 16 = Ch1 to Ch16</w:t>
      </w:r>
    </w:p>
    <w:p w:rsidR="00C3154D" w:rsidRDefault="00C3154D" w:rsidP="00C3154D">
      <w:pPr>
        <w:ind w:left="1440"/>
      </w:pPr>
    </w:p>
    <w:p w:rsidR="00C3154D" w:rsidRDefault="00C3154D" w:rsidP="00C3154D">
      <w:pPr>
        <w:ind w:firstLine="720"/>
      </w:pPr>
      <w:r>
        <w:t xml:space="preserve"> EXAMPLE: </w:t>
      </w:r>
      <w:r>
        <w:tab/>
      </w:r>
      <w:r>
        <w:t xml:space="preserve">AMS1.Globals </w:t>
      </w:r>
      <w:proofErr w:type="gramStart"/>
      <w:r>
        <w:t>=[</w:t>
      </w:r>
      <w:proofErr w:type="gramEnd"/>
      <w:r>
        <w:t xml:space="preserve">0 2 0 1 1 14];  </w:t>
      </w:r>
    </w:p>
    <w:p w:rsidR="00611DAE" w:rsidRDefault="00C3154D" w:rsidP="00C3154D">
      <w:pPr>
        <w:ind w:left="720"/>
      </w:pPr>
      <w:r>
        <w:t xml:space="preserve">       </w:t>
      </w:r>
      <w:r>
        <w:tab/>
      </w:r>
      <w:r>
        <w:tab/>
      </w:r>
      <w:r>
        <w:t xml:space="preserve"> </w:t>
      </w:r>
      <w:proofErr w:type="gramStart"/>
      <w:r>
        <w:t>AMS1.Globals(</w:t>
      </w:r>
      <w:proofErr w:type="gramEnd"/>
      <w:r>
        <w:t>5)=7;</w:t>
      </w:r>
    </w:p>
    <w:p w:rsidR="00342894" w:rsidRDefault="00342894">
      <w:pPr>
        <w:rPr>
          <w:rFonts w:asciiTheme="minorHAnsi" w:hAnsiTheme="minorHAnsi"/>
          <w:b/>
          <w:bCs/>
          <w:sz w:val="20"/>
        </w:rPr>
      </w:pPr>
      <w:r>
        <w:br w:type="page"/>
      </w:r>
    </w:p>
    <w:p w:rsidR="008D7E72" w:rsidRDefault="00F60FD0" w:rsidP="00F60FD0">
      <w:pPr>
        <w:pStyle w:val="Heading3"/>
      </w:pPr>
      <w:r>
        <w:lastRenderedPageBreak/>
        <w:t>M</w:t>
      </w:r>
      <w:r w:rsidR="008D7E72">
        <w:t>ethods</w:t>
      </w:r>
    </w:p>
    <w:p w:rsidR="00470999" w:rsidRDefault="00470999" w:rsidP="00470999"/>
    <w:p w:rsidR="008E3E2B" w:rsidRPr="00470999" w:rsidRDefault="008E3E2B" w:rsidP="00470999"/>
    <w:p w:rsidR="00D105E4" w:rsidRDefault="00611DAE" w:rsidP="00611DAE">
      <w:r w:rsidRPr="00020CEE">
        <w:rPr>
          <w:u w:val="single"/>
        </w:rPr>
        <w:t>Constructor</w:t>
      </w:r>
      <w:r>
        <w:t xml:space="preserve">: </w:t>
      </w:r>
    </w:p>
    <w:p w:rsidR="00611DAE" w:rsidRDefault="00470999" w:rsidP="00470999">
      <w:pPr>
        <w:ind w:left="1980" w:hanging="1440"/>
      </w:pPr>
      <w:proofErr w:type="spellStart"/>
      <w:r>
        <w:t>O</w:t>
      </w:r>
      <w:r w:rsidR="00AF6102">
        <w:t>bj</w:t>
      </w:r>
      <w:proofErr w:type="spellEnd"/>
      <w:r>
        <w:t xml:space="preserve">   </w:t>
      </w:r>
      <w:r w:rsidR="00AF6102">
        <w:t xml:space="preserve"> = </w:t>
      </w:r>
      <w:r>
        <w:tab/>
      </w:r>
      <w:proofErr w:type="gramStart"/>
      <w:r w:rsidR="00AF6102">
        <w:t>AMS3536</w:t>
      </w:r>
      <w:r w:rsidR="00611DAE">
        <w:t>(</w:t>
      </w:r>
      <w:proofErr w:type="spellStart"/>
      <w:proofErr w:type="gramEnd"/>
      <w:r w:rsidR="00611DAE">
        <w:t>amsPort</w:t>
      </w:r>
      <w:proofErr w:type="spellEnd"/>
      <w:r w:rsidR="00611DAE">
        <w:t>) creates a handle to an</w:t>
      </w:r>
      <w:r>
        <w:t xml:space="preserve"> </w:t>
      </w:r>
      <w:r w:rsidR="00AF6102">
        <w:t>instance of the AMS3536</w:t>
      </w:r>
      <w:r w:rsidR="00611DAE">
        <w:t xml:space="preserve"> Class. The instance is set to be</w:t>
      </w:r>
      <w:r>
        <w:t xml:space="preserve"> </w:t>
      </w:r>
      <w:r w:rsidR="00611DAE">
        <w:t>associated with the Instrument that is paired with the com port</w:t>
      </w:r>
      <w:r>
        <w:t xml:space="preserve"> </w:t>
      </w:r>
      <w:r w:rsidR="00611DAE">
        <w:t xml:space="preserve">defined in the input </w:t>
      </w:r>
      <w:proofErr w:type="spellStart"/>
      <w:r w:rsidR="00611DAE">
        <w:t>amsPort</w:t>
      </w:r>
      <w:proofErr w:type="spellEnd"/>
      <w:r w:rsidR="00611DAE">
        <w:t>.</w:t>
      </w:r>
    </w:p>
    <w:p w:rsidR="00611DAE" w:rsidRDefault="00611DAE" w:rsidP="00470999">
      <w:pPr>
        <w:ind w:left="1980" w:hanging="1440"/>
      </w:pPr>
      <w:r>
        <w:t xml:space="preserve">INPUT: </w:t>
      </w:r>
      <w:r w:rsidR="00470999">
        <w:tab/>
      </w:r>
      <w:proofErr w:type="spellStart"/>
      <w:r>
        <w:t>amsPort</w:t>
      </w:r>
      <w:proofErr w:type="spellEnd"/>
      <w:r>
        <w:t xml:space="preserve"> - string value de</w:t>
      </w:r>
      <w:r w:rsidR="00A02482">
        <w:t xml:space="preserve">fining the numeric value of the </w:t>
      </w:r>
      <w:r>
        <w:t>desired Com Port</w:t>
      </w:r>
    </w:p>
    <w:p w:rsidR="00611DAE" w:rsidRDefault="00611DAE" w:rsidP="00470999">
      <w:pPr>
        <w:ind w:left="1980" w:hanging="1440"/>
      </w:pPr>
    </w:p>
    <w:p w:rsidR="00611DAE" w:rsidRDefault="00611DAE" w:rsidP="00470999">
      <w:pPr>
        <w:ind w:left="1980" w:hanging="1440"/>
      </w:pPr>
      <w:r>
        <w:t xml:space="preserve">OUTPUT: </w:t>
      </w:r>
      <w:r w:rsidR="00470999">
        <w:tab/>
      </w:r>
      <w:proofErr w:type="spellStart"/>
      <w:r>
        <w:t>obj</w:t>
      </w:r>
      <w:proofErr w:type="spellEnd"/>
      <w:r>
        <w:t xml:space="preserve"> </w:t>
      </w:r>
      <w:r w:rsidR="00A02482">
        <w:t xml:space="preserve">- handle to the instance of the </w:t>
      </w:r>
      <w:r>
        <w:t>AMS</w:t>
      </w:r>
      <w:r w:rsidR="00AF6102">
        <w:t>3536</w:t>
      </w:r>
      <w:r>
        <w:t xml:space="preserve"> Class</w:t>
      </w:r>
    </w:p>
    <w:p w:rsidR="00611DAE" w:rsidRDefault="00611DAE" w:rsidP="00470999">
      <w:pPr>
        <w:ind w:left="1980" w:hanging="1440"/>
      </w:pPr>
    </w:p>
    <w:p w:rsidR="00470999" w:rsidRDefault="00470999" w:rsidP="00470999">
      <w:pPr>
        <w:ind w:left="1980" w:hanging="1440"/>
      </w:pPr>
    </w:p>
    <w:p w:rsidR="00611DAE" w:rsidRDefault="00611DAE" w:rsidP="00470999">
      <w:pPr>
        <w:ind w:left="1980" w:hanging="1440"/>
      </w:pPr>
      <w:r>
        <w:t xml:space="preserve">EXAMPLE: </w:t>
      </w:r>
      <w:r w:rsidR="00470999">
        <w:tab/>
      </w:r>
      <w:r w:rsidR="00A02482">
        <w:t>AMS1</w:t>
      </w:r>
      <w:r w:rsidR="00AF6102">
        <w:t xml:space="preserve">= </w:t>
      </w:r>
      <w:proofErr w:type="gramStart"/>
      <w:r w:rsidR="00AF6102">
        <w:t>AMS3536</w:t>
      </w:r>
      <w:r>
        <w:t>(</w:t>
      </w:r>
      <w:proofErr w:type="gramEnd"/>
      <w:r>
        <w:t>'COM7');</w:t>
      </w:r>
    </w:p>
    <w:p w:rsidR="00AF6102" w:rsidRDefault="00AF6102" w:rsidP="00611DAE">
      <w:pPr>
        <w:ind w:left="720"/>
      </w:pPr>
    </w:p>
    <w:p w:rsidR="00470999" w:rsidRDefault="00470999" w:rsidP="00611DAE">
      <w:pPr>
        <w:ind w:left="720"/>
      </w:pPr>
    </w:p>
    <w:p w:rsidR="008E3E2B" w:rsidRDefault="008E3E2B" w:rsidP="00611DAE">
      <w:pPr>
        <w:ind w:left="720"/>
      </w:pPr>
    </w:p>
    <w:p w:rsidR="00470999" w:rsidRDefault="00470999" w:rsidP="00611DAE">
      <w:pPr>
        <w:ind w:left="720"/>
      </w:pPr>
    </w:p>
    <w:p w:rsidR="00AF6102" w:rsidRDefault="00AF6102" w:rsidP="00AF6102">
      <w:proofErr w:type="spellStart"/>
      <w:r>
        <w:rPr>
          <w:u w:val="single"/>
        </w:rPr>
        <w:t>TakeControl</w:t>
      </w:r>
      <w:proofErr w:type="spellEnd"/>
      <w:r>
        <w:t xml:space="preserve">:  </w:t>
      </w:r>
      <w:r w:rsidRPr="00AF6102">
        <w:t>Allow computer to send data to the instrument</w:t>
      </w:r>
    </w:p>
    <w:p w:rsidR="00AF6102" w:rsidRDefault="00AF6102" w:rsidP="00AF6102"/>
    <w:p w:rsidR="00AF6102" w:rsidRDefault="00AF6102" w:rsidP="00470999">
      <w:pPr>
        <w:ind w:left="1980" w:hanging="1440"/>
      </w:pPr>
      <w:r>
        <w:t xml:space="preserve">SYNOPSIS: </w:t>
      </w:r>
      <w:r w:rsidR="00470999">
        <w:tab/>
      </w:r>
      <w:proofErr w:type="spellStart"/>
      <w:proofErr w:type="gramStart"/>
      <w:r w:rsidRPr="00AF6102">
        <w:t>TakeControl</w:t>
      </w:r>
      <w:proofErr w:type="spellEnd"/>
      <w:r w:rsidRPr="00AF6102">
        <w:t>(</w:t>
      </w:r>
      <w:proofErr w:type="gramEnd"/>
      <w:r w:rsidRPr="00AF6102">
        <w:t>) removes control of the instrument from the front panel and allows the instrument to receive instructions from the computer.</w:t>
      </w:r>
    </w:p>
    <w:p w:rsidR="00AF6102" w:rsidRDefault="00AF6102" w:rsidP="00470999">
      <w:pPr>
        <w:ind w:left="1980" w:hanging="1440"/>
      </w:pPr>
    </w:p>
    <w:p w:rsidR="00AF6102" w:rsidRDefault="00AF6102" w:rsidP="00470999">
      <w:pPr>
        <w:ind w:left="1980" w:hanging="1440"/>
      </w:pPr>
      <w:r>
        <w:t xml:space="preserve">OUTPUT: </w:t>
      </w:r>
      <w:r w:rsidR="00470999">
        <w:tab/>
      </w:r>
      <w:proofErr w:type="spellStart"/>
      <w:r>
        <w:t>isSet</w:t>
      </w:r>
      <w:proofErr w:type="spellEnd"/>
      <w:r>
        <w:t xml:space="preserve">    -   </w:t>
      </w:r>
      <w:r w:rsidRPr="007C393C">
        <w:t>- Boolean value which indicates if the</w:t>
      </w:r>
      <w:r>
        <w:t xml:space="preserve"> </w:t>
      </w:r>
      <w:r w:rsidRPr="007C393C">
        <w:t>operation was successful or not (1=TRUE, 0=FALSE).</w:t>
      </w:r>
    </w:p>
    <w:p w:rsidR="00AF6102" w:rsidRDefault="00AF6102" w:rsidP="00470999">
      <w:pPr>
        <w:ind w:left="1980" w:hanging="1440"/>
      </w:pPr>
    </w:p>
    <w:p w:rsidR="00470999" w:rsidRDefault="00470999" w:rsidP="00470999">
      <w:pPr>
        <w:ind w:left="1980" w:hanging="1440"/>
      </w:pPr>
    </w:p>
    <w:p w:rsidR="00AF6102" w:rsidRDefault="00AF6102" w:rsidP="00470999">
      <w:pPr>
        <w:ind w:left="1980" w:hanging="1440"/>
      </w:pPr>
      <w:r>
        <w:t>EXAMPLE:    AMS1.</w:t>
      </w:r>
      <w:r w:rsidRPr="00AF6102">
        <w:t>TakeControl</w:t>
      </w:r>
      <w:r w:rsidR="00470999">
        <w:t>;</w:t>
      </w:r>
    </w:p>
    <w:p w:rsidR="00470999" w:rsidRDefault="00470999" w:rsidP="00020CEE"/>
    <w:p w:rsidR="008E3E2B" w:rsidRDefault="008E3E2B" w:rsidP="00020CEE"/>
    <w:p w:rsidR="008E3E2B" w:rsidRDefault="008E3E2B" w:rsidP="00020CEE"/>
    <w:p w:rsidR="008E3E2B" w:rsidRDefault="008E3E2B" w:rsidP="00020CEE"/>
    <w:p w:rsidR="008E3E2B" w:rsidRDefault="008E3E2B" w:rsidP="00020CEE"/>
    <w:p w:rsidR="00A02482" w:rsidRDefault="00AF6102" w:rsidP="00A02482">
      <w:proofErr w:type="gramStart"/>
      <w:r w:rsidRPr="00AF6102">
        <w:rPr>
          <w:u w:val="single"/>
        </w:rPr>
        <w:t>connect</w:t>
      </w:r>
      <w:proofErr w:type="gramEnd"/>
      <w:r w:rsidR="00A02482">
        <w:t>:  Connects to the Instrument</w:t>
      </w:r>
    </w:p>
    <w:p w:rsidR="00A02482" w:rsidRPr="001B1C49" w:rsidRDefault="00A02482" w:rsidP="00A02482"/>
    <w:p w:rsidR="00AF6102" w:rsidRDefault="00A02482" w:rsidP="00470999">
      <w:pPr>
        <w:ind w:left="1980" w:hanging="1440"/>
      </w:pPr>
      <w:r>
        <w:t xml:space="preserve">SYNOPSIS: </w:t>
      </w:r>
      <w:proofErr w:type="gramStart"/>
      <w:r w:rsidR="00AF6102" w:rsidRPr="00AF6102">
        <w:t>connect(</w:t>
      </w:r>
      <w:proofErr w:type="gramEnd"/>
      <w:r w:rsidR="00AF6102" w:rsidRPr="00AF6102">
        <w:t xml:space="preserve">) establishes a serial connection between the instrument and computer using the com port defined in the </w:t>
      </w:r>
      <w:proofErr w:type="spellStart"/>
      <w:r w:rsidR="00AF6102" w:rsidRPr="00AF6102">
        <w:t>ComPort</w:t>
      </w:r>
      <w:proofErr w:type="spellEnd"/>
      <w:r w:rsidR="00AF6102" w:rsidRPr="00AF6102">
        <w:t xml:space="preserve"> property of the object.</w:t>
      </w:r>
      <w:r w:rsidR="00AF6102">
        <w:t xml:space="preserve"> If a successful connection is made it will fill the object with the current instrument values.</w:t>
      </w:r>
      <w:r w:rsidR="00AF6102">
        <w:br/>
      </w:r>
    </w:p>
    <w:p w:rsidR="00A02482" w:rsidRDefault="00AF6102" w:rsidP="00470999">
      <w:pPr>
        <w:ind w:left="1980" w:hanging="1440"/>
      </w:pPr>
      <w:r>
        <w:t xml:space="preserve">OUTPUT: </w:t>
      </w:r>
      <w:proofErr w:type="spellStart"/>
      <w:r>
        <w:t>isConnected</w:t>
      </w:r>
      <w:proofErr w:type="spellEnd"/>
      <w:r>
        <w:t xml:space="preserve">    -   </w:t>
      </w:r>
      <w:r w:rsidRPr="007C393C">
        <w:t>- Boolean value which indicates if the</w:t>
      </w:r>
      <w:r>
        <w:t xml:space="preserve"> </w:t>
      </w:r>
      <w:r w:rsidRPr="007C393C">
        <w:t>operation was successful or not (1=TRUE, 0=FALSE).</w:t>
      </w:r>
    </w:p>
    <w:p w:rsidR="00A02482" w:rsidRDefault="00A02482" w:rsidP="00470999">
      <w:pPr>
        <w:ind w:left="1980" w:hanging="1440"/>
      </w:pPr>
    </w:p>
    <w:p w:rsidR="00470999" w:rsidRDefault="00470999" w:rsidP="00470999">
      <w:pPr>
        <w:ind w:left="1980" w:hanging="1440"/>
      </w:pPr>
    </w:p>
    <w:p w:rsidR="00A02482" w:rsidRDefault="00A02482" w:rsidP="00470999">
      <w:pPr>
        <w:ind w:left="1980" w:hanging="1440"/>
      </w:pPr>
      <w:r>
        <w:t>EXAMPLE:    AMS1.</w:t>
      </w:r>
      <w:r w:rsidR="00AF6102">
        <w:t>c</w:t>
      </w:r>
      <w:r w:rsidR="00AF6102" w:rsidRPr="00AF6102">
        <w:t>onnect</w:t>
      </w:r>
      <w:r>
        <w:t>;</w:t>
      </w:r>
    </w:p>
    <w:p w:rsidR="00020CEE" w:rsidRDefault="00020CEE" w:rsidP="00020CEE"/>
    <w:p w:rsidR="00470999" w:rsidRDefault="00470999" w:rsidP="00020CEE"/>
    <w:p w:rsidR="00470999" w:rsidRDefault="00470999" w:rsidP="00020CEE"/>
    <w:p w:rsidR="00470999" w:rsidRDefault="00470999" w:rsidP="00020CEE"/>
    <w:p w:rsidR="00470999" w:rsidRDefault="00470999" w:rsidP="00020CEE"/>
    <w:p w:rsidR="00A02482" w:rsidRDefault="00A02482" w:rsidP="00A02482">
      <w:proofErr w:type="spellStart"/>
      <w:r w:rsidRPr="001B1C49">
        <w:rPr>
          <w:u w:val="single"/>
        </w:rPr>
        <w:t>ReadFlashBlock</w:t>
      </w:r>
      <w:proofErr w:type="spellEnd"/>
      <w:r>
        <w:t xml:space="preserve">: </w:t>
      </w:r>
      <w:r w:rsidRPr="00A02482">
        <w:t>Read</w:t>
      </w:r>
      <w:r>
        <w:t>s</w:t>
      </w:r>
      <w:r w:rsidRPr="00A02482">
        <w:t xml:space="preserve"> a saved setting set from the instrument.</w:t>
      </w:r>
    </w:p>
    <w:p w:rsidR="00A02482" w:rsidRDefault="00A02482" w:rsidP="00A02482"/>
    <w:p w:rsidR="00A02482" w:rsidRDefault="00A02482" w:rsidP="00470999">
      <w:pPr>
        <w:ind w:left="1980" w:hanging="1440"/>
      </w:pPr>
      <w:r>
        <w:t xml:space="preserve">SYNOPSIS: </w:t>
      </w:r>
      <w:r w:rsidR="00470999" w:rsidRPr="00470999">
        <w:t>[</w:t>
      </w:r>
      <w:proofErr w:type="spellStart"/>
      <w:r w:rsidR="00470999" w:rsidRPr="00470999">
        <w:t>num</w:t>
      </w:r>
      <w:proofErr w:type="spellEnd"/>
      <w:r w:rsidR="00470999" w:rsidRPr="00470999">
        <w:t xml:space="preserve">, </w:t>
      </w:r>
      <w:proofErr w:type="spellStart"/>
      <w:r w:rsidR="00470999" w:rsidRPr="00470999">
        <w:t>chandata</w:t>
      </w:r>
      <w:proofErr w:type="spellEnd"/>
      <w:r w:rsidR="00470999" w:rsidRPr="00470999">
        <w:t xml:space="preserve">, </w:t>
      </w:r>
      <w:proofErr w:type="spellStart"/>
      <w:r w:rsidR="00470999" w:rsidRPr="00470999">
        <w:t>globdata</w:t>
      </w:r>
      <w:proofErr w:type="spellEnd"/>
      <w:proofErr w:type="gramStart"/>
      <w:r w:rsidR="00470999" w:rsidRPr="00470999">
        <w:t>]=</w:t>
      </w:r>
      <w:proofErr w:type="spellStart"/>
      <w:proofErr w:type="gramEnd"/>
      <w:r w:rsidR="00470999" w:rsidRPr="00470999">
        <w:t>ReadFlashBlock</w:t>
      </w:r>
      <w:proofErr w:type="spellEnd"/>
      <w:r w:rsidR="00470999" w:rsidRPr="00470999">
        <w:t>(block)</w:t>
      </w:r>
      <w:r w:rsidR="00470999">
        <w:t>.</w:t>
      </w:r>
      <w:r w:rsidR="00AF6102" w:rsidRPr="00AF6102">
        <w:t>Returns channel and global settings for one of the five flash blocks.</w:t>
      </w:r>
    </w:p>
    <w:p w:rsidR="00470999" w:rsidRDefault="00470999" w:rsidP="00470999">
      <w:pPr>
        <w:ind w:left="1980" w:hanging="1440"/>
      </w:pPr>
    </w:p>
    <w:p w:rsidR="00A02482" w:rsidRDefault="00470999" w:rsidP="00470999">
      <w:pPr>
        <w:ind w:left="1980" w:hanging="1440"/>
      </w:pPr>
      <w:r>
        <w:t xml:space="preserve">INPUT: </w:t>
      </w:r>
      <w:r>
        <w:tab/>
      </w:r>
      <w:r w:rsidRPr="00470999">
        <w:t>block - a number from 1</w:t>
      </w:r>
      <w:r w:rsidR="00A02482" w:rsidRPr="00470999">
        <w:t xml:space="preserve"> to </w:t>
      </w:r>
      <w:r w:rsidRPr="00470999">
        <w:t>5</w:t>
      </w:r>
      <w:r w:rsidR="00A02482" w:rsidRPr="00470999">
        <w:t xml:space="preserve"> representing one of the complete instrument settings saved on the instrument.</w:t>
      </w:r>
    </w:p>
    <w:p w:rsidR="00A02482" w:rsidRDefault="00A02482" w:rsidP="00470999">
      <w:pPr>
        <w:ind w:left="1980" w:hanging="1440"/>
      </w:pPr>
    </w:p>
    <w:p w:rsidR="00470999" w:rsidRDefault="00A02482" w:rsidP="00470999">
      <w:pPr>
        <w:ind w:left="1980" w:hanging="1440"/>
      </w:pPr>
      <w:r>
        <w:t xml:space="preserve">OUTPUT: </w:t>
      </w:r>
      <w:r w:rsidR="00470999">
        <w:tab/>
      </w:r>
      <w:r w:rsidR="00470999">
        <w:t>n           -   the particular flash block</w:t>
      </w:r>
    </w:p>
    <w:p w:rsidR="00470999" w:rsidRDefault="00470999" w:rsidP="00470999">
      <w:pPr>
        <w:ind w:left="1980"/>
      </w:pPr>
      <w:proofErr w:type="spellStart"/>
      <w:proofErr w:type="gramStart"/>
      <w:r>
        <w:t>chandata</w:t>
      </w:r>
      <w:proofErr w:type="spellEnd"/>
      <w:proofErr w:type="gramEnd"/>
      <w:r>
        <w:t xml:space="preserve">    -   2D array of channel settings</w:t>
      </w:r>
    </w:p>
    <w:p w:rsidR="00A02482" w:rsidRDefault="00470999" w:rsidP="00470999">
      <w:pPr>
        <w:ind w:left="1980"/>
      </w:pPr>
      <w:proofErr w:type="spellStart"/>
      <w:proofErr w:type="gramStart"/>
      <w:r>
        <w:t>globdata</w:t>
      </w:r>
      <w:proofErr w:type="spellEnd"/>
      <w:proofErr w:type="gramEnd"/>
      <w:r>
        <w:t xml:space="preserve">    -   1D array of global settings</w:t>
      </w:r>
    </w:p>
    <w:p w:rsidR="00A02482" w:rsidRDefault="00A02482" w:rsidP="00470999">
      <w:pPr>
        <w:ind w:left="1980" w:hanging="1440"/>
      </w:pPr>
    </w:p>
    <w:p w:rsidR="008E3E2B" w:rsidRDefault="008E3E2B" w:rsidP="00470999">
      <w:pPr>
        <w:ind w:left="1980" w:hanging="1440"/>
      </w:pPr>
    </w:p>
    <w:p w:rsidR="008E3E2B" w:rsidRDefault="008E3E2B" w:rsidP="00470999">
      <w:pPr>
        <w:ind w:left="1980" w:hanging="1440"/>
      </w:pPr>
    </w:p>
    <w:p w:rsidR="00A02482" w:rsidRDefault="00470999" w:rsidP="00470999">
      <w:pPr>
        <w:ind w:left="1980" w:hanging="1440"/>
      </w:pPr>
      <w:r>
        <w:t>EXAMPLE:</w:t>
      </w:r>
      <w:r>
        <w:tab/>
      </w:r>
      <w:r w:rsidR="008E3E2B" w:rsidRPr="008E3E2B">
        <w:t xml:space="preserve">[n channels </w:t>
      </w:r>
      <w:proofErr w:type="spellStart"/>
      <w:r w:rsidR="008E3E2B" w:rsidRPr="008E3E2B">
        <w:t>globals</w:t>
      </w:r>
      <w:proofErr w:type="spellEnd"/>
      <w:r w:rsidR="008E3E2B" w:rsidRPr="008E3E2B">
        <w:t xml:space="preserve">] = </w:t>
      </w:r>
      <w:proofErr w:type="gramStart"/>
      <w:r w:rsidR="008E3E2B" w:rsidRPr="008E3E2B">
        <w:t>AMS1.ReadFlashBlock(</w:t>
      </w:r>
      <w:proofErr w:type="gramEnd"/>
      <w:r w:rsidR="008E3E2B" w:rsidRPr="008E3E2B">
        <w:t>2);</w:t>
      </w:r>
    </w:p>
    <w:p w:rsidR="00470999" w:rsidRDefault="00470999" w:rsidP="00470999">
      <w:pPr>
        <w:ind w:left="1980"/>
      </w:pPr>
    </w:p>
    <w:p w:rsidR="00A02482" w:rsidRPr="00A02482" w:rsidRDefault="00A02482" w:rsidP="00470999">
      <w:pPr>
        <w:ind w:left="1980"/>
      </w:pPr>
      <w:r>
        <w:t xml:space="preserve">See also </w:t>
      </w:r>
      <w:proofErr w:type="spellStart"/>
      <w:r>
        <w:t>LoadFlashBlock</w:t>
      </w:r>
      <w:proofErr w:type="spellEnd"/>
      <w:r>
        <w:t xml:space="preserve">, </w:t>
      </w:r>
      <w:proofErr w:type="spellStart"/>
      <w:r w:rsidR="008E3E2B" w:rsidRPr="008E3E2B">
        <w:t>SaveActiveToFlashBlock</w:t>
      </w:r>
      <w:proofErr w:type="spellEnd"/>
    </w:p>
    <w:p w:rsidR="00A02482" w:rsidRDefault="00A02482" w:rsidP="00020CEE"/>
    <w:p w:rsidR="008E3E2B" w:rsidRDefault="008E3E2B" w:rsidP="00020CEE"/>
    <w:p w:rsidR="008E3E2B" w:rsidRDefault="008E3E2B" w:rsidP="00020CEE"/>
    <w:p w:rsidR="008E3E2B" w:rsidRDefault="008E3E2B" w:rsidP="00020CEE"/>
    <w:p w:rsidR="008E3E2B" w:rsidRDefault="008E3E2B" w:rsidP="00020CEE"/>
    <w:p w:rsidR="007C393C" w:rsidRDefault="007C393C" w:rsidP="007C393C">
      <w:proofErr w:type="spellStart"/>
      <w:r w:rsidRPr="001B1C49">
        <w:rPr>
          <w:u w:val="single"/>
        </w:rPr>
        <w:t>LoadFlashBlock</w:t>
      </w:r>
      <w:proofErr w:type="spellEnd"/>
      <w:r>
        <w:t xml:space="preserve">: </w:t>
      </w:r>
      <w:r w:rsidRPr="007C393C">
        <w:t>Make a saved setting set active</w:t>
      </w:r>
      <w:r>
        <w:t>.</w:t>
      </w:r>
    </w:p>
    <w:p w:rsidR="007C393C" w:rsidRDefault="007C393C" w:rsidP="007C393C"/>
    <w:p w:rsidR="007C393C" w:rsidRDefault="007C393C" w:rsidP="00470999">
      <w:pPr>
        <w:ind w:left="1980" w:hanging="1440"/>
      </w:pPr>
      <w:r>
        <w:t xml:space="preserve">SYNOPSIS: </w:t>
      </w:r>
      <w:r w:rsidRPr="007C393C">
        <w:t xml:space="preserve">Applies </w:t>
      </w:r>
      <w:proofErr w:type="gramStart"/>
      <w:r w:rsidRPr="007C393C">
        <w:t>a saved settings</w:t>
      </w:r>
      <w:proofErr w:type="gramEnd"/>
      <w:r w:rsidRPr="007C393C">
        <w:t xml:space="preserve"> to</w:t>
      </w:r>
      <w:r>
        <w:t xml:space="preserve"> </w:t>
      </w:r>
      <w:r w:rsidRPr="007C393C">
        <w:t>the active instrument controls.</w:t>
      </w:r>
    </w:p>
    <w:p w:rsidR="001C6B89" w:rsidRDefault="001C6B89" w:rsidP="00470999">
      <w:pPr>
        <w:ind w:left="1980" w:hanging="1440"/>
      </w:pPr>
      <w:r>
        <w:tab/>
      </w:r>
      <w:proofErr w:type="gramStart"/>
      <w:r w:rsidRPr="001C6B89">
        <w:t>success=</w:t>
      </w:r>
      <w:proofErr w:type="spellStart"/>
      <w:proofErr w:type="gramEnd"/>
      <w:r w:rsidRPr="001C6B89">
        <w:t>LoadFlashBlock</w:t>
      </w:r>
      <w:proofErr w:type="spellEnd"/>
      <w:r w:rsidRPr="001C6B89">
        <w:t>(block)</w:t>
      </w:r>
    </w:p>
    <w:p w:rsidR="007C393C" w:rsidRDefault="007C393C" w:rsidP="00470999">
      <w:pPr>
        <w:ind w:left="1980" w:hanging="1440"/>
      </w:pPr>
    </w:p>
    <w:p w:rsidR="007C393C" w:rsidRDefault="008E3E2B" w:rsidP="00470999">
      <w:pPr>
        <w:ind w:left="1980" w:hanging="1440"/>
      </w:pPr>
      <w:r>
        <w:t>INPUT: block - a number from 1</w:t>
      </w:r>
      <w:r w:rsidR="007C393C">
        <w:t xml:space="preserve"> to </w:t>
      </w:r>
      <w:r>
        <w:t>5</w:t>
      </w:r>
      <w:r w:rsidR="007C393C">
        <w:t xml:space="preserve"> representing one of the complete instrument settings saved on the instrument.</w:t>
      </w:r>
    </w:p>
    <w:p w:rsidR="007C393C" w:rsidRDefault="007C393C" w:rsidP="00470999">
      <w:pPr>
        <w:ind w:left="1980" w:hanging="1440"/>
      </w:pPr>
    </w:p>
    <w:p w:rsidR="007C393C" w:rsidRDefault="007C393C" w:rsidP="00470999">
      <w:pPr>
        <w:ind w:left="1980" w:hanging="1440"/>
      </w:pPr>
      <w:r>
        <w:t>OUTPUT</w:t>
      </w:r>
      <w:r w:rsidRPr="007C393C">
        <w:t xml:space="preserve"> success - Boolean value which indicates if the</w:t>
      </w:r>
      <w:r>
        <w:t xml:space="preserve"> </w:t>
      </w:r>
      <w:r w:rsidRPr="007C393C">
        <w:t>operation was successful or not (1=TRUE, 0=FALSE).</w:t>
      </w:r>
    </w:p>
    <w:p w:rsidR="007C393C" w:rsidRDefault="007C393C" w:rsidP="00470999">
      <w:pPr>
        <w:ind w:left="1980" w:hanging="1440"/>
      </w:pPr>
    </w:p>
    <w:p w:rsidR="008E3E2B" w:rsidRDefault="008E3E2B" w:rsidP="00470999">
      <w:pPr>
        <w:ind w:left="1980" w:hanging="1440"/>
      </w:pPr>
    </w:p>
    <w:p w:rsidR="008E3E2B" w:rsidRDefault="008E3E2B" w:rsidP="00470999">
      <w:pPr>
        <w:ind w:left="1980" w:hanging="1440"/>
      </w:pPr>
    </w:p>
    <w:p w:rsidR="007C393C" w:rsidRDefault="007C393C" w:rsidP="00470999">
      <w:pPr>
        <w:ind w:left="1980" w:hanging="1440"/>
      </w:pPr>
      <w:r>
        <w:t xml:space="preserve">EXAMPLE:  </w:t>
      </w:r>
      <w:proofErr w:type="gramStart"/>
      <w:r w:rsidRPr="007C393C">
        <w:t>AMS1.LoadFlashBlock(</w:t>
      </w:r>
      <w:proofErr w:type="gramEnd"/>
      <w:r w:rsidRPr="007C393C">
        <w:t xml:space="preserve">2); </w:t>
      </w:r>
    </w:p>
    <w:p w:rsidR="001B1C49" w:rsidRDefault="001B1C49" w:rsidP="00470999">
      <w:pPr>
        <w:ind w:left="1980" w:hanging="1440"/>
      </w:pPr>
    </w:p>
    <w:p w:rsidR="00611DAE" w:rsidRDefault="007C393C" w:rsidP="001B1C49">
      <w:pPr>
        <w:ind w:left="1980" w:hanging="540"/>
      </w:pPr>
      <w:r>
        <w:t xml:space="preserve">See also </w:t>
      </w:r>
      <w:proofErr w:type="spellStart"/>
      <w:r w:rsidRPr="007C393C">
        <w:t>ReadFlashBlock</w:t>
      </w:r>
      <w:proofErr w:type="spellEnd"/>
      <w:r w:rsidRPr="007C393C">
        <w:t>,</w:t>
      </w:r>
      <w:r>
        <w:t xml:space="preserve"> </w:t>
      </w:r>
      <w:proofErr w:type="spellStart"/>
      <w:r>
        <w:t>SaveFlashBlock</w:t>
      </w:r>
      <w:proofErr w:type="spellEnd"/>
      <w:r>
        <w:t xml:space="preserve">  </w:t>
      </w:r>
    </w:p>
    <w:p w:rsidR="001C6B89" w:rsidRDefault="001C6B89" w:rsidP="007C393C">
      <w:pPr>
        <w:ind w:firstLine="720"/>
      </w:pPr>
    </w:p>
    <w:p w:rsidR="008E3E2B" w:rsidRDefault="008E3E2B" w:rsidP="007C393C">
      <w:pPr>
        <w:ind w:firstLine="720"/>
      </w:pPr>
    </w:p>
    <w:p w:rsidR="008E3E2B" w:rsidRDefault="008E3E2B" w:rsidP="007C393C">
      <w:pPr>
        <w:ind w:firstLine="720"/>
      </w:pPr>
    </w:p>
    <w:p w:rsidR="001C6B89" w:rsidRDefault="001C6B89" w:rsidP="007C393C">
      <w:pPr>
        <w:ind w:firstLine="720"/>
      </w:pPr>
    </w:p>
    <w:p w:rsidR="008E3E2B" w:rsidRPr="00D105E4" w:rsidRDefault="008E3E2B" w:rsidP="007C393C">
      <w:pPr>
        <w:ind w:firstLine="720"/>
      </w:pPr>
    </w:p>
    <w:p w:rsidR="001C6B89" w:rsidRDefault="001B1C49" w:rsidP="001C6B89">
      <w:proofErr w:type="spellStart"/>
      <w:r w:rsidRPr="001B1C49">
        <w:rPr>
          <w:u w:val="single"/>
        </w:rPr>
        <w:t>SaveActiveToFlashBlock</w:t>
      </w:r>
      <w:proofErr w:type="spellEnd"/>
      <w:r w:rsidR="001C6B89">
        <w:t xml:space="preserve">: </w:t>
      </w:r>
      <w:r w:rsidR="001C6B89" w:rsidRPr="001C6B89">
        <w:t>Takes</w:t>
      </w:r>
      <w:r>
        <w:t xml:space="preserve"> active settings</w:t>
      </w:r>
      <w:r w:rsidR="001C6B89" w:rsidRPr="001C6B89">
        <w:t xml:space="preserve"> and saves it into a flash slot</w:t>
      </w:r>
      <w:r w:rsidR="001C6B89">
        <w:t>.</w:t>
      </w:r>
    </w:p>
    <w:p w:rsidR="001C6B89" w:rsidRDefault="001C6B89" w:rsidP="001C6B89"/>
    <w:p w:rsidR="001C6B89" w:rsidRDefault="001C6B89" w:rsidP="001B1C49">
      <w:pPr>
        <w:ind w:left="1980" w:hanging="1440"/>
      </w:pPr>
      <w:r>
        <w:t>SYNOPSIS:</w:t>
      </w:r>
      <w:r w:rsidRPr="001C6B89">
        <w:t xml:space="preserve"> </w:t>
      </w:r>
      <w:proofErr w:type="spellStart"/>
      <w:proofErr w:type="gramStart"/>
      <w:r w:rsidR="001B1C49" w:rsidRPr="001B1C49">
        <w:t>SaveActiveToFlashBlock</w:t>
      </w:r>
      <w:proofErr w:type="spellEnd"/>
      <w:r w:rsidR="001B1C49" w:rsidRPr="001B1C49">
        <w:t>(</w:t>
      </w:r>
      <w:proofErr w:type="spellStart"/>
      <w:proofErr w:type="gramEnd"/>
      <w:r w:rsidR="001B1C49" w:rsidRPr="001B1C49">
        <w:t>n,'name</w:t>
      </w:r>
      <w:proofErr w:type="spellEnd"/>
      <w:r w:rsidR="001B1C49" w:rsidRPr="001B1C49">
        <w:t>') Takes active settings and saves in to a flash slot identified by the number n and the string 'name'</w:t>
      </w:r>
    </w:p>
    <w:p w:rsidR="001B1C49" w:rsidRDefault="001B1C49" w:rsidP="001B1C49">
      <w:pPr>
        <w:ind w:left="1980" w:hanging="1440"/>
      </w:pPr>
    </w:p>
    <w:p w:rsidR="001B1C49" w:rsidRDefault="001C6B89" w:rsidP="001B1C49">
      <w:pPr>
        <w:ind w:left="1980" w:hanging="1440"/>
      </w:pPr>
      <w:r>
        <w:t>INPUT:</w:t>
      </w:r>
      <w:r w:rsidR="001B1C49">
        <w:tab/>
      </w:r>
      <w:r>
        <w:t xml:space="preserve"> </w:t>
      </w:r>
      <w:r w:rsidR="001B1C49">
        <w:t>block   - a number from 1 to 5 representing one of the five complete instrument</w:t>
      </w:r>
      <w:r w:rsidR="001B1C49">
        <w:t xml:space="preserve"> settings</w:t>
      </w:r>
      <w:r w:rsidR="001B1C49">
        <w:t xml:space="preserve"> saved on the instrument.</w:t>
      </w:r>
      <w:r w:rsidR="001B1C49">
        <w:br/>
      </w:r>
    </w:p>
    <w:p w:rsidR="001C6B89" w:rsidRDefault="001B1C49" w:rsidP="001B1C49">
      <w:pPr>
        <w:ind w:left="1980" w:hanging="1440"/>
      </w:pPr>
      <w:r>
        <w:t xml:space="preserve">     </w:t>
      </w:r>
      <w:r>
        <w:tab/>
      </w:r>
      <w:proofErr w:type="gramStart"/>
      <w:r>
        <w:t>name</w:t>
      </w:r>
      <w:proofErr w:type="gramEnd"/>
      <w:r>
        <w:t xml:space="preserve">         </w:t>
      </w:r>
      <w:proofErr w:type="spellStart"/>
      <w:r>
        <w:t>name</w:t>
      </w:r>
      <w:proofErr w:type="spellEnd"/>
      <w:r>
        <w:t xml:space="preserve"> is the string that the flash slot and number.</w:t>
      </w:r>
    </w:p>
    <w:p w:rsidR="001B1C49" w:rsidRDefault="001B1C49" w:rsidP="001B1C49">
      <w:pPr>
        <w:ind w:left="1980" w:hanging="1440"/>
      </w:pPr>
    </w:p>
    <w:p w:rsidR="001C6B89" w:rsidRDefault="001C6B89" w:rsidP="00470999">
      <w:pPr>
        <w:ind w:left="1980" w:hanging="1440"/>
      </w:pPr>
      <w:r>
        <w:t>OUTPUT</w:t>
      </w:r>
      <w:r w:rsidR="001B1C49">
        <w:tab/>
      </w:r>
      <w:r w:rsidRPr="007C393C">
        <w:t xml:space="preserve"> success - Boolean value which indicates if the</w:t>
      </w:r>
      <w:r>
        <w:t xml:space="preserve"> </w:t>
      </w:r>
      <w:r w:rsidRPr="007C393C">
        <w:t>operation was successful or not (1=TRUE, 0=FALSE).</w:t>
      </w:r>
    </w:p>
    <w:p w:rsidR="001C6B89" w:rsidRDefault="001C6B89" w:rsidP="00470999">
      <w:pPr>
        <w:ind w:left="1980" w:hanging="1440"/>
      </w:pPr>
    </w:p>
    <w:p w:rsidR="008E3E2B" w:rsidRDefault="008E3E2B" w:rsidP="00470999">
      <w:pPr>
        <w:ind w:left="1980" w:hanging="1440"/>
      </w:pPr>
    </w:p>
    <w:p w:rsidR="008E3E2B" w:rsidRDefault="008E3E2B" w:rsidP="00470999">
      <w:pPr>
        <w:ind w:left="1980" w:hanging="1440"/>
      </w:pPr>
    </w:p>
    <w:p w:rsidR="001C6B89" w:rsidRDefault="001C6B89" w:rsidP="00470999">
      <w:pPr>
        <w:ind w:left="1980" w:hanging="1440"/>
      </w:pPr>
      <w:r>
        <w:t xml:space="preserve">EXAMPLE:  </w:t>
      </w:r>
      <w:r w:rsidRPr="007C393C">
        <w:t>AMS1.LoadFlashBlock(2</w:t>
      </w:r>
      <w:r w:rsidR="00153EA4">
        <w:t>, ‘experiment’</w:t>
      </w:r>
      <w:bookmarkStart w:id="2" w:name="_GoBack"/>
      <w:bookmarkEnd w:id="2"/>
      <w:r w:rsidRPr="007C393C">
        <w:t xml:space="preserve">); </w:t>
      </w:r>
    </w:p>
    <w:p w:rsidR="001B1C49" w:rsidRDefault="001B1C49" w:rsidP="00470999">
      <w:pPr>
        <w:ind w:left="1980" w:hanging="1440"/>
      </w:pPr>
    </w:p>
    <w:p w:rsidR="001C6B89" w:rsidRPr="00D105E4" w:rsidRDefault="001C6B89" w:rsidP="001B1C49">
      <w:pPr>
        <w:ind w:left="1980"/>
      </w:pPr>
      <w:r>
        <w:t xml:space="preserve">See also </w:t>
      </w:r>
      <w:proofErr w:type="spellStart"/>
      <w:r w:rsidRPr="007C393C">
        <w:t>ReadFlashBlock</w:t>
      </w:r>
      <w:proofErr w:type="spellEnd"/>
      <w:r w:rsidRPr="007C393C">
        <w:t>,</w:t>
      </w:r>
      <w:r>
        <w:t xml:space="preserve"> </w:t>
      </w:r>
      <w:proofErr w:type="spellStart"/>
      <w:r w:rsidR="008E3F63">
        <w:t>LoadFlashBlock</w:t>
      </w:r>
      <w:proofErr w:type="spellEnd"/>
    </w:p>
    <w:p w:rsidR="00F17C70" w:rsidRPr="00F17C70" w:rsidRDefault="00856B9C" w:rsidP="00F17C70">
      <w:pPr>
        <w:pStyle w:val="Heading1"/>
      </w:pPr>
      <w:r>
        <w:br w:type="page"/>
      </w:r>
      <w:r w:rsidR="00F17C70">
        <w:lastRenderedPageBreak/>
        <w:t>Instrument Messaging</w:t>
      </w:r>
    </w:p>
    <w:p w:rsidR="00A95546" w:rsidRDefault="00A95546" w:rsidP="00A95546">
      <w:pPr>
        <w:pStyle w:val="Heading2"/>
      </w:pPr>
      <w:r>
        <w:t>STANDARD INSTURMENT OVERVIEW</w:t>
      </w:r>
    </w:p>
    <w:p w:rsidR="00767D12" w:rsidRDefault="00767D12" w:rsidP="00767D12">
      <w:pPr>
        <w:pStyle w:val="MessageText"/>
      </w:pPr>
    </w:p>
    <w:p w:rsidR="00767D12" w:rsidRDefault="00767D12" w:rsidP="00767D12">
      <w:r>
        <w:t>All messages passed to the library to be sent to a Model 3500 or Model 3600 instrument include a message verb defining the action to be performed, and any additional data needed for execution of the message.  Responses from the instrument are delivered to the client application beginning with a matching response verb to indicate the action performed, followed by any additional data sent with the response message.</w:t>
      </w:r>
    </w:p>
    <w:p w:rsidR="00767D12" w:rsidRDefault="00767D12" w:rsidP="00767D12"/>
    <w:p w:rsidR="00767D12" w:rsidRDefault="00767D12" w:rsidP="00767D12">
      <w:r>
        <w:rPr>
          <w:b/>
          <w:bCs/>
          <w:i/>
          <w:iCs/>
        </w:rPr>
        <w:t>Note:</w:t>
      </w:r>
      <w:r>
        <w:t xml:space="preserve">  Byte sequences enclosed in braces such as </w:t>
      </w:r>
      <w:r>
        <w:rPr>
          <w:rStyle w:val="FixedWidthCode"/>
        </w:rPr>
        <w:t>{program block}</w:t>
      </w:r>
      <w:r>
        <w:t xml:space="preserve"> are defined in detail at the end of this section.  Unless otherwise noted, all strings are variable in length and consist of up to 18 ASCII characters (1 byte each) followed by a required </w:t>
      </w:r>
      <w:r>
        <w:rPr>
          <w:rStyle w:val="FixedWidthCode"/>
        </w:rPr>
        <w:t>NULL</w:t>
      </w:r>
      <w:r>
        <w:t xml:space="preserve"> terminator.</w:t>
      </w:r>
    </w:p>
    <w:p w:rsidR="00767D12" w:rsidRDefault="00767D12" w:rsidP="00767D12"/>
    <w:p w:rsidR="00767D12" w:rsidRDefault="00767D12" w:rsidP="00767D12"/>
    <w:p w:rsidR="00767D12" w:rsidRDefault="00767D12" w:rsidP="00767D12">
      <w:pPr>
        <w:pStyle w:val="Heading2"/>
      </w:pPr>
      <w:bookmarkStart w:id="3" w:name="_Toc136750038"/>
      <w:r>
        <w:t>AMS_MSG_LOAD_FLASH_PROGRAM</w:t>
      </w:r>
      <w:bookmarkEnd w:id="3"/>
    </w:p>
    <w:p w:rsidR="00767D12" w:rsidRDefault="00767D12" w:rsidP="00767D12">
      <w:pPr>
        <w:pStyle w:val="MessageText"/>
      </w:pPr>
      <w:r>
        <w:t>Loads one of the programs saved in onboard flash memory into active memory, replacing all of the current settings with those in the program being loaded.  This message is identical to selecting Load from the Menu on the front panel LCD touch screen on the instrument.</w:t>
      </w:r>
    </w:p>
    <w:p w:rsidR="00767D12" w:rsidRDefault="00767D12" w:rsidP="00767D12">
      <w:pPr>
        <w:pStyle w:val="MessageText"/>
      </w:pPr>
      <w:r>
        <w:rPr>
          <w:b/>
          <w:bCs/>
          <w:i/>
          <w:iCs/>
        </w:rPr>
        <w:t xml:space="preserve">Note: </w:t>
      </w:r>
      <w:r>
        <w:t>this message requires remote control.</w:t>
      </w:r>
    </w:p>
    <w:p w:rsidR="00767D12" w:rsidRDefault="00767D12" w:rsidP="00767D12">
      <w:pPr>
        <w:pStyle w:val="MessageHeader"/>
      </w:pPr>
      <w:r>
        <w:t>Message Format (2 bytes)</w:t>
      </w:r>
      <w:r>
        <w:tab/>
        <w:t>Length</w:t>
      </w:r>
    </w:p>
    <w:p w:rsidR="00767D12" w:rsidRDefault="00767D12" w:rsidP="00767D12">
      <w:pPr>
        <w:pStyle w:val="MessageDetails"/>
      </w:pPr>
      <w:r>
        <w:t>Byte 0:</w:t>
      </w:r>
      <w:r>
        <w:tab/>
      </w:r>
      <w:proofErr w:type="spellStart"/>
      <w:r w:rsidR="00120862" w:rsidRPr="00120862">
        <w:rPr>
          <w:rStyle w:val="FixedWidthCode"/>
        </w:rPr>
        <w:t>msgLoadFlashBlock</w:t>
      </w:r>
      <w:proofErr w:type="spellEnd"/>
      <w:r>
        <w:tab/>
        <w:t>1</w:t>
      </w:r>
    </w:p>
    <w:p w:rsidR="00767D12" w:rsidRDefault="00767D12" w:rsidP="00767D12">
      <w:pPr>
        <w:pStyle w:val="MessageDetails"/>
      </w:pPr>
      <w:r>
        <w:t>Byte 1:</w:t>
      </w:r>
      <w:r>
        <w:tab/>
        <w:t>program number to load (1 – 5)</w:t>
      </w:r>
      <w:r>
        <w:tab/>
        <w:t>1</w:t>
      </w:r>
    </w:p>
    <w:p w:rsidR="00767D12" w:rsidRDefault="00767D12" w:rsidP="00767D12">
      <w:pPr>
        <w:pStyle w:val="MessageDetails"/>
      </w:pP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Response Format (37 bytes)</w:t>
      </w:r>
      <w:r>
        <w:tab/>
        <w:t>Length</w:t>
      </w:r>
    </w:p>
    <w:p w:rsidR="00767D12" w:rsidRDefault="00767D12" w:rsidP="00767D12">
      <w:pPr>
        <w:pStyle w:val="MessageDetails"/>
      </w:pPr>
      <w:r>
        <w:t>Byte 0:</w:t>
      </w:r>
      <w:r>
        <w:tab/>
      </w:r>
      <w:r w:rsidR="00120862">
        <w:rPr>
          <w:rStyle w:val="FixedWidthCode"/>
        </w:rPr>
        <w:t>0xC2</w:t>
      </w:r>
      <w:r>
        <w:tab/>
        <w:t>1</w:t>
      </w:r>
    </w:p>
    <w:p w:rsidR="00767D12" w:rsidRDefault="00767D12" w:rsidP="00767D12">
      <w:pPr>
        <w:pStyle w:val="MessageDetails"/>
      </w:pPr>
      <w:r>
        <w:t>Byte 1:</w:t>
      </w:r>
      <w:r>
        <w:tab/>
        <w:t>currently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Header"/>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Response Format (38 bytes)</w:t>
      </w:r>
      <w:r>
        <w:tab/>
        <w:t>Length</w:t>
      </w:r>
    </w:p>
    <w:p w:rsidR="00767D12" w:rsidRDefault="00767D12" w:rsidP="00767D12">
      <w:pPr>
        <w:pStyle w:val="MessageDetails"/>
      </w:pPr>
      <w:r>
        <w:t>Byte 0:</w:t>
      </w:r>
      <w:r>
        <w:tab/>
      </w:r>
      <w:r w:rsidR="00120862">
        <w:rPr>
          <w:rStyle w:val="FixedWidthCode"/>
        </w:rPr>
        <w:t>0xC2</w:t>
      </w:r>
      <w:r>
        <w:tab/>
        <w:t>1</w:t>
      </w:r>
    </w:p>
    <w:p w:rsidR="00767D12" w:rsidRDefault="00767D12" w:rsidP="00767D12">
      <w:pPr>
        <w:pStyle w:val="MessageDetails"/>
      </w:pPr>
      <w:r>
        <w:t>Byte 1:</w:t>
      </w:r>
      <w:r>
        <w:tab/>
        <w:t>currently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lastRenderedPageBreak/>
        <w:tab/>
        <w:t>5 = originally loaded from Flash #5</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Heading2"/>
      </w:pPr>
      <w:r>
        <w:br w:type="page"/>
      </w:r>
      <w:bookmarkStart w:id="4" w:name="_Toc136750039"/>
      <w:r>
        <w:lastRenderedPageBreak/>
        <w:t>AMS_MSG_READ_ACTIVE_PROGRAM</w:t>
      </w:r>
      <w:bookmarkEnd w:id="4"/>
    </w:p>
    <w:p w:rsidR="00767D12" w:rsidRDefault="00767D12" w:rsidP="00767D12">
      <w:pPr>
        <w:pStyle w:val="MessageText"/>
      </w:pPr>
      <w:proofErr w:type="gramStart"/>
      <w:r>
        <w:t>Requests the settings for the currently running program.</w:t>
      </w:r>
      <w:proofErr w:type="gramEnd"/>
    </w:p>
    <w:p w:rsidR="00767D12" w:rsidRDefault="00767D12" w:rsidP="00767D12">
      <w:pPr>
        <w:pStyle w:val="MessageHeader"/>
      </w:pPr>
      <w:r>
        <w:t>Message Format (1 byte)</w:t>
      </w:r>
      <w:r>
        <w:tab/>
        <w:t>Length</w:t>
      </w:r>
    </w:p>
    <w:p w:rsidR="00767D12" w:rsidRDefault="00767D12" w:rsidP="00767D12">
      <w:pPr>
        <w:pStyle w:val="MessageDetails"/>
      </w:pPr>
      <w:r>
        <w:t>Byte 0:</w:t>
      </w:r>
      <w:r>
        <w:tab/>
      </w:r>
      <w:proofErr w:type="spellStart"/>
      <w:r w:rsidR="00120862" w:rsidRPr="00120862">
        <w:rPr>
          <w:rStyle w:val="FixedWidthCode"/>
        </w:rPr>
        <w:t>msgReadActiveProgram</w:t>
      </w:r>
      <w:proofErr w:type="spellEnd"/>
      <w:r>
        <w:tab/>
        <w:t>1</w:t>
      </w:r>
    </w:p>
    <w:p w:rsidR="00767D12" w:rsidRDefault="00767D12" w:rsidP="00767D12">
      <w:pPr>
        <w:pStyle w:val="MessageDetails"/>
      </w:pP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Response Format (37 bytes)</w:t>
      </w:r>
      <w:r>
        <w:tab/>
        <w:t>Length</w:t>
      </w:r>
    </w:p>
    <w:p w:rsidR="00767D12" w:rsidRDefault="00767D12" w:rsidP="00767D12">
      <w:pPr>
        <w:pStyle w:val="MessageDetails"/>
      </w:pPr>
      <w:r>
        <w:t>Byte 0:</w:t>
      </w:r>
      <w:r>
        <w:tab/>
      </w:r>
      <w:r w:rsidR="00120862">
        <w:rPr>
          <w:rStyle w:val="FixedWidthCode"/>
        </w:rPr>
        <w:t>0xC0</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Details"/>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Response Format (38 bytes)</w:t>
      </w:r>
      <w:r>
        <w:tab/>
        <w:t>Length</w:t>
      </w:r>
    </w:p>
    <w:p w:rsidR="00767D12" w:rsidRDefault="00767D12" w:rsidP="00767D12">
      <w:pPr>
        <w:pStyle w:val="MessageDetails"/>
      </w:pPr>
      <w:r>
        <w:t>Byte 0:</w:t>
      </w:r>
      <w:r>
        <w:tab/>
      </w:r>
      <w:r w:rsidR="00120862">
        <w:rPr>
          <w:rStyle w:val="FixedWidthCode"/>
        </w:rPr>
        <w:t>0xC0</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5" w:name="_Toc136750040"/>
      <w:r>
        <w:t>AMS_MSG_READ_FIRMWARE_VERSION</w:t>
      </w:r>
      <w:bookmarkEnd w:id="5"/>
    </w:p>
    <w:p w:rsidR="00767D12" w:rsidRDefault="00767D12" w:rsidP="00767D12">
      <w:pPr>
        <w:pStyle w:val="MessageText"/>
      </w:pPr>
      <w:proofErr w:type="gramStart"/>
      <w:r>
        <w:t>Requests the build numbers for the internal processor firmware and the front panel LCD touch screen display firmware.</w:t>
      </w:r>
      <w:proofErr w:type="gramEnd"/>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DA621D">
        <w:rPr>
          <w:rStyle w:val="FixedWidthCode"/>
        </w:rPr>
        <w:t>msgReadF</w:t>
      </w:r>
      <w:r w:rsidR="00120862" w:rsidRPr="00120862">
        <w:rPr>
          <w:rStyle w:val="FixedWidthCode"/>
        </w:rPr>
        <w:t>i</w:t>
      </w:r>
      <w:r w:rsidR="00DA621D">
        <w:rPr>
          <w:rStyle w:val="FixedWidthCode"/>
        </w:rPr>
        <w:t>r</w:t>
      </w:r>
      <w:r w:rsidR="00120862" w:rsidRPr="00120862">
        <w:rPr>
          <w:rStyle w:val="FixedWidthCode"/>
        </w:rPr>
        <w:t>mwareVersion</w:t>
      </w:r>
      <w:proofErr w:type="spellEnd"/>
      <w:r>
        <w:tab/>
        <w:t>1</w:t>
      </w:r>
    </w:p>
    <w:p w:rsidR="00767D12" w:rsidRDefault="00767D12" w:rsidP="00767D12">
      <w:pPr>
        <w:pStyle w:val="MessageDetails"/>
      </w:pPr>
    </w:p>
    <w:p w:rsidR="00767D12" w:rsidRDefault="00767D12" w:rsidP="00767D12">
      <w:pPr>
        <w:pStyle w:val="MessageHeader"/>
      </w:pPr>
      <w:r>
        <w:t>Response Format (3 bytes)</w:t>
      </w:r>
      <w:r>
        <w:tab/>
        <w:t>Length</w:t>
      </w:r>
    </w:p>
    <w:p w:rsidR="00767D12" w:rsidRDefault="00767D12" w:rsidP="00767D12">
      <w:pPr>
        <w:pStyle w:val="MessageDetails"/>
      </w:pPr>
      <w:r>
        <w:t>Byte 0:</w:t>
      </w:r>
      <w:r>
        <w:tab/>
      </w:r>
      <w:r w:rsidR="00120862">
        <w:rPr>
          <w:rStyle w:val="FixedWidthCode"/>
        </w:rPr>
        <w:t>0xA5</w:t>
      </w:r>
      <w:r>
        <w:tab/>
        <w:t>1</w:t>
      </w:r>
    </w:p>
    <w:p w:rsidR="00767D12" w:rsidRDefault="00767D12" w:rsidP="00767D12">
      <w:pPr>
        <w:pStyle w:val="MessageDetails"/>
      </w:pPr>
      <w:r>
        <w:t>Byte 1:</w:t>
      </w:r>
      <w:r>
        <w:tab/>
        <w:t xml:space="preserve">Processor </w:t>
      </w:r>
      <w:proofErr w:type="gramStart"/>
      <w:r>
        <w:t>build</w:t>
      </w:r>
      <w:proofErr w:type="gramEnd"/>
      <w:r>
        <w:t xml:space="preserve"> number</w:t>
      </w:r>
      <w:r>
        <w:tab/>
        <w:t>1</w:t>
      </w:r>
    </w:p>
    <w:p w:rsidR="00767D12" w:rsidRDefault="00767D12" w:rsidP="00767D12">
      <w:pPr>
        <w:pStyle w:val="MessageDetails"/>
      </w:pPr>
      <w:r>
        <w:t>Byte 2:</w:t>
      </w:r>
      <w:r>
        <w:tab/>
        <w:t xml:space="preserve">LCD </w:t>
      </w:r>
      <w:proofErr w:type="gramStart"/>
      <w:r>
        <w:t>build</w:t>
      </w:r>
      <w:proofErr w:type="gramEnd"/>
      <w:r>
        <w:t xml:space="preserve"> number</w:t>
      </w:r>
      <w:r>
        <w:tab/>
        <w:t>1</w:t>
      </w:r>
    </w:p>
    <w:p w:rsidR="00767D12" w:rsidRDefault="00767D12" w:rsidP="00767D12">
      <w:pPr>
        <w:pStyle w:val="Heading2"/>
      </w:pPr>
      <w:r>
        <w:br w:type="page"/>
      </w:r>
      <w:bookmarkStart w:id="6" w:name="_Toc136750041"/>
      <w:r>
        <w:lastRenderedPageBreak/>
        <w:t>AMS_MSG_READ_FLASH_NAMES</w:t>
      </w:r>
      <w:bookmarkEnd w:id="6"/>
    </w:p>
    <w:p w:rsidR="00767D12" w:rsidRDefault="00767D12" w:rsidP="00767D12">
      <w:pPr>
        <w:pStyle w:val="MessageText"/>
      </w:pPr>
      <w:proofErr w:type="gramStart"/>
      <w:r>
        <w:t>Requests the user assigned program names of the 5 program slots available in onboard flash memory.</w:t>
      </w:r>
      <w:proofErr w:type="gramEnd"/>
    </w:p>
    <w:p w:rsidR="00767D12" w:rsidRDefault="00767D12" w:rsidP="00767D12">
      <w:pPr>
        <w:pStyle w:val="MessageHeader"/>
      </w:pPr>
      <w:r>
        <w:t>Message Format (1 byte)</w:t>
      </w:r>
      <w:r>
        <w:tab/>
        <w:t>Length</w:t>
      </w:r>
    </w:p>
    <w:p w:rsidR="00767D12" w:rsidRDefault="00767D12" w:rsidP="00767D12">
      <w:pPr>
        <w:pStyle w:val="MessageDetails"/>
      </w:pPr>
      <w:r>
        <w:t>Byte 0:</w:t>
      </w:r>
      <w:r>
        <w:tab/>
      </w:r>
      <w:proofErr w:type="spellStart"/>
      <w:r w:rsidR="00906A1E" w:rsidRPr="00906A1E">
        <w:rPr>
          <w:rStyle w:val="FixedWidthCode"/>
        </w:rPr>
        <w:t>msgReadFlashNames</w:t>
      </w:r>
      <w:proofErr w:type="spellEnd"/>
      <w:r>
        <w:tab/>
        <w:t>1</w:t>
      </w:r>
    </w:p>
    <w:p w:rsidR="00767D12" w:rsidRDefault="00767D12" w:rsidP="00767D12">
      <w:pPr>
        <w:pStyle w:val="MessageDetails"/>
      </w:pPr>
    </w:p>
    <w:p w:rsidR="00767D12" w:rsidRDefault="00767D12" w:rsidP="00767D12">
      <w:pPr>
        <w:pStyle w:val="MessageHeader"/>
      </w:pPr>
      <w:r>
        <w:t>Response Format (up to 96 bytes)</w:t>
      </w:r>
      <w:r>
        <w:tab/>
        <w:t>Length</w:t>
      </w:r>
    </w:p>
    <w:p w:rsidR="00767D12" w:rsidRDefault="00767D12" w:rsidP="00767D12">
      <w:pPr>
        <w:pStyle w:val="MessageDetails"/>
      </w:pPr>
      <w:r>
        <w:t>Byte 0:</w:t>
      </w:r>
      <w:r>
        <w:tab/>
      </w:r>
      <w:r w:rsidR="00906A1E">
        <w:rPr>
          <w:rStyle w:val="FixedWidthCode"/>
        </w:rPr>
        <w:t>0xC7</w:t>
      </w:r>
      <w:r>
        <w:tab/>
        <w:t>1</w:t>
      </w:r>
    </w:p>
    <w:p w:rsidR="00767D12" w:rsidRDefault="00767D12" w:rsidP="00767D12">
      <w:pPr>
        <w:pStyle w:val="MessageDetails"/>
      </w:pPr>
      <w:r>
        <w:t>Byte 1:</w:t>
      </w:r>
      <w:r>
        <w:tab/>
        <w:t>Program #1 Name (string)</w:t>
      </w:r>
      <w:r>
        <w:tab/>
        <w:t>up to 19</w:t>
      </w:r>
    </w:p>
    <w:p w:rsidR="00767D12" w:rsidRDefault="00767D12" w:rsidP="00767D12">
      <w:pPr>
        <w:pStyle w:val="MessageDetails"/>
      </w:pPr>
      <w:r>
        <w:t>Byte _:</w:t>
      </w:r>
      <w:r>
        <w:tab/>
        <w:t>Program #2 Name (string)</w:t>
      </w:r>
      <w:r>
        <w:tab/>
        <w:t>up to 19</w:t>
      </w:r>
    </w:p>
    <w:p w:rsidR="00767D12" w:rsidRDefault="00767D12" w:rsidP="00767D12">
      <w:pPr>
        <w:pStyle w:val="MessageDetails"/>
      </w:pPr>
      <w:r>
        <w:t>Byte _:</w:t>
      </w:r>
      <w:r>
        <w:tab/>
        <w:t>Program #3 Name (string)</w:t>
      </w:r>
      <w:r>
        <w:tab/>
        <w:t>up to 19</w:t>
      </w:r>
    </w:p>
    <w:p w:rsidR="00767D12" w:rsidRDefault="00767D12" w:rsidP="00767D12">
      <w:pPr>
        <w:pStyle w:val="MessageDetails"/>
      </w:pPr>
      <w:r>
        <w:t>Byte _:</w:t>
      </w:r>
      <w:r>
        <w:tab/>
        <w:t>Program #4 Name (string)</w:t>
      </w:r>
      <w:r>
        <w:tab/>
        <w:t>up to 19</w:t>
      </w:r>
    </w:p>
    <w:p w:rsidR="00767D12" w:rsidRDefault="00767D12" w:rsidP="00767D12">
      <w:pPr>
        <w:pStyle w:val="MessageDetails"/>
      </w:pPr>
      <w:r>
        <w:t>Byte _:</w:t>
      </w:r>
      <w:r>
        <w:tab/>
        <w:t>Program #5 Name (string)</w:t>
      </w:r>
      <w:r>
        <w:tab/>
        <w:t>up to 19</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7" w:name="_Toc136750042"/>
      <w:r>
        <w:t>AMS_MSG_READ_FLASH_PROGRAM</w:t>
      </w:r>
      <w:bookmarkEnd w:id="7"/>
    </w:p>
    <w:p w:rsidR="00767D12" w:rsidRDefault="00767D12" w:rsidP="00767D12">
      <w:pPr>
        <w:pStyle w:val="MessageText"/>
      </w:pPr>
      <w:r>
        <w:t>Requests the program saved in one of the onboard flash memory slots without altering the program currently running in active memory.</w:t>
      </w:r>
    </w:p>
    <w:p w:rsidR="00767D12" w:rsidRDefault="00767D12" w:rsidP="00767D12">
      <w:pPr>
        <w:pStyle w:val="MessageHeader"/>
      </w:pPr>
      <w:r>
        <w:t>Message Format (2 bytes)</w:t>
      </w:r>
      <w:r>
        <w:tab/>
        <w:t>Length</w:t>
      </w:r>
    </w:p>
    <w:p w:rsidR="00767D12" w:rsidRDefault="00767D12" w:rsidP="00767D12">
      <w:pPr>
        <w:pStyle w:val="MessageDetails"/>
      </w:pPr>
      <w:r>
        <w:t>Byte 0:</w:t>
      </w:r>
      <w:r>
        <w:tab/>
      </w:r>
      <w:proofErr w:type="spellStart"/>
      <w:r w:rsidR="00906A1E" w:rsidRPr="00906A1E">
        <w:rPr>
          <w:rStyle w:val="FixedWidthCode"/>
        </w:rPr>
        <w:t>msgReadFlashBlock</w:t>
      </w:r>
      <w:proofErr w:type="spellEnd"/>
      <w:r>
        <w:tab/>
        <w:t>1</w:t>
      </w:r>
    </w:p>
    <w:p w:rsidR="00767D12" w:rsidRDefault="00767D12" w:rsidP="00767D12">
      <w:pPr>
        <w:pStyle w:val="MessageDetails"/>
      </w:pPr>
      <w:r>
        <w:t>Byte 1:</w:t>
      </w:r>
      <w:r>
        <w:tab/>
        <w:t>Program Number (1 – 5)</w:t>
      </w:r>
      <w:r>
        <w:tab/>
        <w:t>1</w:t>
      </w:r>
    </w:p>
    <w:p w:rsidR="00767D12" w:rsidRDefault="00767D12" w:rsidP="00767D12">
      <w:pPr>
        <w:pStyle w:val="MessageDetails"/>
      </w:pP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Response Format (up to 56 bytes)</w:t>
      </w:r>
      <w:r>
        <w:tab/>
        <w:t>Length</w:t>
      </w:r>
    </w:p>
    <w:p w:rsidR="00767D12" w:rsidRDefault="00767D12" w:rsidP="00767D12">
      <w:pPr>
        <w:pStyle w:val="MessageDetails"/>
      </w:pPr>
      <w:r>
        <w:t>Byte 0:</w:t>
      </w:r>
      <w:r>
        <w:tab/>
      </w:r>
      <w:r w:rsidR="00906A1E">
        <w:rPr>
          <w:rStyle w:val="FixedWidthCode"/>
        </w:rPr>
        <w:t>0xC1</w:t>
      </w:r>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Details"/>
      </w:pPr>
      <w:r>
        <w:t>Byte 37:</w:t>
      </w:r>
      <w:r>
        <w:tab/>
        <w:t>Program Name (string)</w:t>
      </w:r>
      <w:r>
        <w:tab/>
        <w:t>up to 19</w:t>
      </w:r>
    </w:p>
    <w:p w:rsidR="00767D12" w:rsidRDefault="00767D12" w:rsidP="00767D12">
      <w:pPr>
        <w:pStyle w:val="MessageDetails"/>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Response Format (up to 57 bytes)</w:t>
      </w:r>
      <w:r>
        <w:tab/>
        <w:t>Length</w:t>
      </w:r>
    </w:p>
    <w:p w:rsidR="00767D12" w:rsidRDefault="00767D12" w:rsidP="00767D12">
      <w:pPr>
        <w:pStyle w:val="MessageDetails"/>
      </w:pPr>
      <w:r>
        <w:t>Byte 0:</w:t>
      </w:r>
      <w:r>
        <w:tab/>
      </w:r>
      <w:r w:rsidR="00906A1E">
        <w:rPr>
          <w:rStyle w:val="FixedWidthCode"/>
        </w:rPr>
        <w:t>0xC1</w:t>
      </w:r>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MessageDetails"/>
      </w:pPr>
      <w:r>
        <w:t>Byte 38:</w:t>
      </w:r>
      <w:r>
        <w:tab/>
        <w:t>Program Name (string)</w:t>
      </w:r>
      <w:r>
        <w:tab/>
        <w:t>up to 19</w:t>
      </w:r>
    </w:p>
    <w:p w:rsidR="00767D12" w:rsidRDefault="00767D12" w:rsidP="00767D12">
      <w:pPr>
        <w:pStyle w:val="Heading2"/>
      </w:pPr>
      <w:r>
        <w:br w:type="page"/>
      </w:r>
      <w:bookmarkStart w:id="8" w:name="_Toc136750043"/>
      <w:r>
        <w:lastRenderedPageBreak/>
        <w:t>AMS_MSG_READ_HARDWARE_CONFIG</w:t>
      </w:r>
      <w:bookmarkEnd w:id="8"/>
    </w:p>
    <w:p w:rsidR="00767D12" w:rsidRDefault="00767D12" w:rsidP="00767D12">
      <w:pPr>
        <w:pStyle w:val="MessageText"/>
      </w:pPr>
      <w:r>
        <w:t xml:space="preserve">Requests the hardware configuration data, which fully describes any hardware </w:t>
      </w:r>
      <w:proofErr w:type="gramStart"/>
      <w:r>
        <w:t>customizations</w:t>
      </w:r>
      <w:proofErr w:type="gramEnd"/>
      <w:r>
        <w:t xml:space="preserve"> present in the instrument.</w:t>
      </w:r>
    </w:p>
    <w:p w:rsidR="00767D12" w:rsidRDefault="00767D12" w:rsidP="00767D12">
      <w:pPr>
        <w:pStyle w:val="MessageText"/>
      </w:pPr>
      <w:r>
        <w:rPr>
          <w:b/>
          <w:bCs/>
          <w:i/>
          <w:iCs/>
        </w:rPr>
        <w:t xml:space="preserve">Note:  </w:t>
      </w:r>
      <w:r>
        <w:t xml:space="preserve">This message should not be used with </w:t>
      </w:r>
      <w:r>
        <w:rPr>
          <w:i/>
          <w:iCs/>
        </w:rPr>
        <w:t xml:space="preserve">Protocol 5 </w:t>
      </w:r>
      <w:r>
        <w:t xml:space="preserve">instruments because of an implementation error causing an incorrect response to be sent from the instrument.  No customized </w:t>
      </w:r>
      <w:r>
        <w:rPr>
          <w:i/>
          <w:iCs/>
        </w:rPr>
        <w:t xml:space="preserve">Protocol 5 </w:t>
      </w:r>
      <w:r>
        <w:t>instruments were ever produced.</w:t>
      </w:r>
    </w:p>
    <w:p w:rsidR="00767D12" w:rsidRDefault="00767D12" w:rsidP="00767D12">
      <w:pPr>
        <w:pStyle w:val="MessageHeader"/>
      </w:pPr>
      <w:r>
        <w:t>Message Format (1 byte)</w:t>
      </w:r>
      <w:r>
        <w:tab/>
        <w:t>Length</w:t>
      </w:r>
    </w:p>
    <w:p w:rsidR="00767D12" w:rsidRDefault="00767D12" w:rsidP="00767D12">
      <w:pPr>
        <w:pStyle w:val="MessageDetails"/>
      </w:pPr>
      <w:r>
        <w:t>Byte 0:</w:t>
      </w:r>
      <w:r>
        <w:tab/>
      </w:r>
      <w:proofErr w:type="spellStart"/>
      <w:r w:rsidR="00120862" w:rsidRPr="00120862">
        <w:rPr>
          <w:rStyle w:val="FixedWidthCode"/>
        </w:rPr>
        <w:t>msgReadHardwareConfig</w:t>
      </w:r>
      <w:proofErr w:type="spellEnd"/>
      <w:r>
        <w:tab/>
        <w:t>1</w:t>
      </w:r>
    </w:p>
    <w:p w:rsidR="00767D12" w:rsidRDefault="00767D12" w:rsidP="00767D12">
      <w:pPr>
        <w:pStyle w:val="MessageDetails"/>
      </w:pPr>
    </w:p>
    <w:p w:rsidR="00767D12" w:rsidRDefault="00767D12" w:rsidP="00767D12">
      <w:pPr>
        <w:pStyle w:val="MessageHeader"/>
      </w:pPr>
      <w:r>
        <w:t>Response Format (1154 bytes)</w:t>
      </w:r>
      <w:r>
        <w:tab/>
        <w:t>Length</w:t>
      </w:r>
    </w:p>
    <w:p w:rsidR="00767D12" w:rsidRDefault="00767D12" w:rsidP="00767D12">
      <w:pPr>
        <w:pStyle w:val="MessageDetails"/>
      </w:pPr>
      <w:r>
        <w:t>Byte 0:</w:t>
      </w:r>
      <w:r>
        <w:tab/>
      </w:r>
      <w:r w:rsidR="00120862">
        <w:rPr>
          <w:rStyle w:val="FixedWidthCode"/>
        </w:rPr>
        <w:t>0xAB</w:t>
      </w:r>
      <w:r>
        <w:tab/>
        <w:t>1</w:t>
      </w:r>
    </w:p>
    <w:p w:rsidR="00767D12" w:rsidRDefault="00767D12" w:rsidP="00767D12">
      <w:pPr>
        <w:pStyle w:val="MessageDetails"/>
      </w:pPr>
      <w:r>
        <w:t>Byte 1:</w:t>
      </w:r>
      <w:r>
        <w:tab/>
      </w:r>
      <w:r>
        <w:rPr>
          <w:rStyle w:val="FixedWidthCode"/>
        </w:rPr>
        <w:t xml:space="preserve">{hardware </w:t>
      </w:r>
      <w:proofErr w:type="spellStart"/>
      <w:r>
        <w:rPr>
          <w:rStyle w:val="FixedWidthCode"/>
        </w:rPr>
        <w:t>config</w:t>
      </w:r>
      <w:proofErr w:type="spellEnd"/>
      <w:r>
        <w:rPr>
          <w:rStyle w:val="FixedWidthCode"/>
        </w:rPr>
        <w:t xml:space="preserve"> block}</w:t>
      </w:r>
      <w:r>
        <w:tab/>
        <w:t>994</w:t>
      </w:r>
    </w:p>
    <w:p w:rsidR="00767D12" w:rsidRDefault="00767D12" w:rsidP="00767D12">
      <w:pPr>
        <w:pStyle w:val="MessageDetails"/>
      </w:pPr>
      <w:r>
        <w:t>Byte 995:</w:t>
      </w:r>
      <w:r>
        <w:tab/>
        <w:t>Reserved</w:t>
      </w:r>
      <w:r>
        <w:tab/>
        <w:t>159</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9" w:name="_Toc136750044"/>
      <w:r>
        <w:t>AMS_MSG_READ_INSTRUMENT_NAME</w:t>
      </w:r>
      <w:bookmarkEnd w:id="9"/>
    </w:p>
    <w:p w:rsidR="00767D12" w:rsidRDefault="00767D12" w:rsidP="00767D12">
      <w:pPr>
        <w:pStyle w:val="MessageText"/>
      </w:pPr>
      <w:r>
        <w:t>Requests the user assigned instrument name, useful for distinguishing multiple instruments being controlled by a single client application.</w:t>
      </w:r>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120862" w:rsidRPr="00120862">
        <w:rPr>
          <w:rStyle w:val="FixedWidthCode"/>
        </w:rPr>
        <w:t>msgReadInstrumentName</w:t>
      </w:r>
      <w:proofErr w:type="spellEnd"/>
      <w:r>
        <w:tab/>
        <w:t>1</w:t>
      </w:r>
    </w:p>
    <w:p w:rsidR="00767D12" w:rsidRDefault="00767D12" w:rsidP="00767D12">
      <w:pPr>
        <w:pStyle w:val="MessageDetails"/>
      </w:pPr>
    </w:p>
    <w:p w:rsidR="00767D12" w:rsidRDefault="00767D12" w:rsidP="00767D12">
      <w:pPr>
        <w:pStyle w:val="MessageHeader"/>
      </w:pPr>
      <w:r>
        <w:t>Response Format (up to 20 bytes)</w:t>
      </w:r>
      <w:r>
        <w:tab/>
        <w:t>Length</w:t>
      </w:r>
    </w:p>
    <w:p w:rsidR="00767D12" w:rsidRDefault="00767D12" w:rsidP="00767D12">
      <w:pPr>
        <w:pStyle w:val="MessageDetails"/>
      </w:pPr>
      <w:r>
        <w:t>Byte 0:</w:t>
      </w:r>
      <w:r>
        <w:tab/>
      </w:r>
      <w:r w:rsidR="00120862">
        <w:rPr>
          <w:rStyle w:val="FixedWidthCode"/>
        </w:rPr>
        <w:t>0xA7</w:t>
      </w:r>
      <w:r>
        <w:tab/>
        <w:t>1</w:t>
      </w:r>
    </w:p>
    <w:p w:rsidR="00767D12" w:rsidRDefault="00767D12" w:rsidP="00767D12">
      <w:pPr>
        <w:pStyle w:val="MessageDetails"/>
      </w:pPr>
      <w:r>
        <w:t>Byte 1:</w:t>
      </w:r>
      <w:r>
        <w:tab/>
        <w:t>Instrument Name (string)</w:t>
      </w:r>
      <w:r>
        <w:tab/>
        <w:t>up to 19</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10" w:name="_Toc136750045"/>
      <w:r>
        <w:t>AMS_MSG_READ_PROTOCOL</w:t>
      </w:r>
      <w:bookmarkEnd w:id="10"/>
    </w:p>
    <w:p w:rsidR="00767D12" w:rsidRDefault="00767D12" w:rsidP="00767D12">
      <w:pPr>
        <w:pStyle w:val="MessageText"/>
      </w:pPr>
      <w:r>
        <w:t>Requests the communication protocol version supported by the instrument.</w:t>
      </w:r>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120862" w:rsidRPr="00120862">
        <w:rPr>
          <w:rStyle w:val="FixedWidthCode"/>
        </w:rPr>
        <w:t>msgReadProtocolVersion</w:t>
      </w:r>
      <w:proofErr w:type="spellEnd"/>
      <w:r>
        <w:tab/>
        <w:t>1</w:t>
      </w:r>
    </w:p>
    <w:p w:rsidR="00767D12" w:rsidRDefault="00767D12" w:rsidP="00767D12">
      <w:pPr>
        <w:pStyle w:val="MessageDetails"/>
      </w:pPr>
    </w:p>
    <w:p w:rsidR="00767D12" w:rsidRDefault="00767D12" w:rsidP="00767D12">
      <w:pPr>
        <w:pStyle w:val="MessageHeader"/>
      </w:pPr>
      <w:r>
        <w:t>Response Format (2 bytes)</w:t>
      </w:r>
      <w:r>
        <w:tab/>
        <w:t>Length</w:t>
      </w:r>
    </w:p>
    <w:p w:rsidR="00767D12" w:rsidRDefault="00767D12" w:rsidP="00767D12">
      <w:pPr>
        <w:pStyle w:val="MessageDetails"/>
      </w:pPr>
      <w:r>
        <w:t>Byte 0:</w:t>
      </w:r>
      <w:r>
        <w:tab/>
      </w:r>
      <w:r w:rsidR="00120862">
        <w:rPr>
          <w:rStyle w:val="FixedWidthCode"/>
        </w:rPr>
        <w:t>0xA1</w:t>
      </w:r>
      <w:r>
        <w:tab/>
        <w:t>1</w:t>
      </w:r>
    </w:p>
    <w:p w:rsidR="00767D12" w:rsidRDefault="00767D12" w:rsidP="00767D12">
      <w:pPr>
        <w:pStyle w:val="MessageDetails"/>
      </w:pPr>
      <w:r>
        <w:t>Byte 1:</w:t>
      </w:r>
      <w:r>
        <w:tab/>
        <w:t>Protocol Version</w:t>
      </w:r>
      <w:r>
        <w:tab/>
        <w:t>1</w:t>
      </w:r>
    </w:p>
    <w:p w:rsidR="00767D12" w:rsidRDefault="00767D12" w:rsidP="00767D12">
      <w:pPr>
        <w:pStyle w:val="Heading2"/>
      </w:pPr>
      <w:r>
        <w:br w:type="page"/>
      </w:r>
      <w:bookmarkStart w:id="11" w:name="_Toc136750046"/>
      <w:r>
        <w:lastRenderedPageBreak/>
        <w:t>AMS_MSG_READ_SERIAL_NUMBER</w:t>
      </w:r>
      <w:bookmarkEnd w:id="11"/>
    </w:p>
    <w:p w:rsidR="00767D12" w:rsidRDefault="00767D12" w:rsidP="00767D12">
      <w:pPr>
        <w:pStyle w:val="MessageText"/>
      </w:pPr>
      <w:proofErr w:type="gramStart"/>
      <w:r>
        <w:t>Requests the serial number of the instrument.</w:t>
      </w:r>
      <w:proofErr w:type="gramEnd"/>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2B7EAE" w:rsidRPr="002B7EAE">
        <w:rPr>
          <w:rStyle w:val="FixedWidthCode"/>
        </w:rPr>
        <w:t>msgReadSerialNumber</w:t>
      </w:r>
      <w:proofErr w:type="spellEnd"/>
      <w:r>
        <w:tab/>
        <w:t>1</w:t>
      </w:r>
    </w:p>
    <w:p w:rsidR="00767D12" w:rsidRDefault="00767D12" w:rsidP="00767D12">
      <w:pPr>
        <w:pStyle w:val="MessageDetails"/>
      </w:pPr>
    </w:p>
    <w:p w:rsidR="00767D12" w:rsidRDefault="00767D12" w:rsidP="00767D12">
      <w:pPr>
        <w:pStyle w:val="MessageHeader"/>
      </w:pPr>
      <w:r>
        <w:t>Response Format (up to 10 bytes)</w:t>
      </w:r>
      <w:r>
        <w:tab/>
        <w:t>Length</w:t>
      </w:r>
    </w:p>
    <w:p w:rsidR="00767D12" w:rsidRDefault="00767D12" w:rsidP="00767D12">
      <w:pPr>
        <w:pStyle w:val="MessageDetails"/>
      </w:pPr>
      <w:r>
        <w:t>Byte 0:</w:t>
      </w:r>
      <w:r>
        <w:tab/>
      </w:r>
      <w:r w:rsidR="002B7EAE">
        <w:rPr>
          <w:rStyle w:val="FixedWidthCode"/>
        </w:rPr>
        <w:t>0xA3</w:t>
      </w:r>
      <w:r>
        <w:tab/>
        <w:t>1</w:t>
      </w:r>
    </w:p>
    <w:p w:rsidR="00767D12" w:rsidRDefault="00767D12" w:rsidP="00767D12">
      <w:pPr>
        <w:pStyle w:val="MessageDetails"/>
      </w:pPr>
      <w:r>
        <w:t>Byte 1:</w:t>
      </w:r>
      <w:r>
        <w:tab/>
        <w:t>Serial Number (string – up to 8 characters)</w:t>
      </w:r>
      <w:r>
        <w:tab/>
        <w:t>up to 9</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12" w:name="_Toc136750047"/>
      <w:r>
        <w:t>AMS_MSG_READ_STATUS</w:t>
      </w:r>
      <w:bookmarkEnd w:id="12"/>
    </w:p>
    <w:p w:rsidR="00767D12" w:rsidRDefault="00767D12" w:rsidP="00767D12">
      <w:pPr>
        <w:pStyle w:val="MessageText"/>
      </w:pPr>
      <w:proofErr w:type="gramStart"/>
      <w:r>
        <w:t>Requests the current control status of the instrument.</w:t>
      </w:r>
      <w:proofErr w:type="gramEnd"/>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2B7EAE" w:rsidRPr="002B7EAE">
        <w:rPr>
          <w:rStyle w:val="FixedWidthCode"/>
        </w:rPr>
        <w:t>msgReadStatus</w:t>
      </w:r>
      <w:proofErr w:type="spellEnd"/>
      <w:r>
        <w:tab/>
        <w:t>1</w:t>
      </w:r>
    </w:p>
    <w:p w:rsidR="00767D12" w:rsidRDefault="00767D12" w:rsidP="00767D12">
      <w:pPr>
        <w:pStyle w:val="MessageDetails"/>
      </w:pPr>
    </w:p>
    <w:p w:rsidR="00767D12" w:rsidRDefault="00767D12" w:rsidP="00767D12">
      <w:pPr>
        <w:pStyle w:val="MessageHeader"/>
      </w:pPr>
      <w:r>
        <w:t>Response Format (3 bytes)</w:t>
      </w:r>
      <w:r>
        <w:tab/>
        <w:t>Length</w:t>
      </w:r>
    </w:p>
    <w:p w:rsidR="00767D12" w:rsidRDefault="00767D12" w:rsidP="00767D12">
      <w:pPr>
        <w:pStyle w:val="MessageDetails"/>
      </w:pPr>
      <w:r>
        <w:t>Byte 0:</w:t>
      </w:r>
      <w:r>
        <w:tab/>
      </w:r>
      <w:r w:rsidR="002B7EAE">
        <w:rPr>
          <w:rStyle w:val="FixedWidthCode"/>
        </w:rPr>
        <w:t>0xCA</w:t>
      </w:r>
      <w:r>
        <w:tab/>
        <w:t>1</w:t>
      </w:r>
    </w:p>
    <w:p w:rsidR="00767D12" w:rsidRDefault="00767D12" w:rsidP="00767D12">
      <w:pPr>
        <w:pStyle w:val="MessageDetails"/>
      </w:pPr>
      <w:r>
        <w:t>Byte 1:</w:t>
      </w:r>
      <w:r>
        <w:tab/>
        <w:t>0 = Font panel LCD touch screen control</w:t>
      </w:r>
      <w:r>
        <w:tab/>
        <w:t>1</w:t>
      </w:r>
      <w:r>
        <w:br/>
      </w:r>
      <w:r>
        <w:tab/>
        <w:t>1 = Computer control via USB</w:t>
      </w:r>
    </w:p>
    <w:p w:rsidR="00767D12" w:rsidRDefault="00767D12" w:rsidP="00767D12">
      <w:pPr>
        <w:pStyle w:val="MessageDetails"/>
      </w:pPr>
      <w:r>
        <w:t>Byte 2:</w:t>
      </w:r>
      <w:r>
        <w:tab/>
        <w:t>0 = TTL Control Off</w:t>
      </w:r>
      <w:r>
        <w:tab/>
        <w:t>1</w:t>
      </w:r>
    </w:p>
    <w:p w:rsidR="00767D12" w:rsidRDefault="00767D12" w:rsidP="00767D12">
      <w:pPr>
        <w:pStyle w:val="MessageDetails"/>
      </w:pPr>
      <w:r>
        <w:tab/>
        <w:t>1 = TTL Control On</w:t>
      </w:r>
    </w:p>
    <w:p w:rsidR="00767D12" w:rsidRDefault="00767D12" w:rsidP="00767D12">
      <w:pPr>
        <w:pStyle w:val="Heading2"/>
      </w:pPr>
      <w:r>
        <w:br w:type="page"/>
      </w:r>
      <w:bookmarkStart w:id="13" w:name="_Toc136750048"/>
      <w:r>
        <w:lastRenderedPageBreak/>
        <w:t>AMS_MSG_SAVE_ACTIVE_TO_FLASH</w:t>
      </w:r>
      <w:bookmarkEnd w:id="13"/>
    </w:p>
    <w:p w:rsidR="00767D12" w:rsidRDefault="00767D12" w:rsidP="00767D12">
      <w:pPr>
        <w:pStyle w:val="MessageText"/>
      </w:pPr>
      <w:r>
        <w:t>Saves the program currently running in active memory to one of the program slots in the onboard flash memory and assigns it the name specified.  This message is identical to selecting Save from the Menu on the front panel LCD touch screen display.</w:t>
      </w:r>
    </w:p>
    <w:p w:rsidR="00767D12" w:rsidRDefault="00767D12" w:rsidP="00767D12">
      <w:pPr>
        <w:pStyle w:val="MessageText"/>
      </w:pPr>
      <w:bookmarkStart w:id="14" w:name="OLE_LINK2"/>
      <w:r>
        <w:rPr>
          <w:b/>
          <w:bCs/>
          <w:i/>
          <w:iCs/>
        </w:rPr>
        <w:t xml:space="preserve">Note: </w:t>
      </w:r>
      <w:r>
        <w:t>this message requires remote control.</w:t>
      </w:r>
    </w:p>
    <w:bookmarkEnd w:id="14"/>
    <w:p w:rsidR="00767D12" w:rsidRDefault="00767D12" w:rsidP="00767D12">
      <w:pPr>
        <w:pStyle w:val="MessageHeader"/>
      </w:pPr>
      <w:r>
        <w:t>Message Format (up to 21 bytes)</w:t>
      </w:r>
      <w:r>
        <w:tab/>
        <w:t>Length</w:t>
      </w:r>
    </w:p>
    <w:p w:rsidR="00767D12" w:rsidRDefault="00767D12" w:rsidP="00767D12">
      <w:pPr>
        <w:pStyle w:val="MessageDetails"/>
      </w:pPr>
      <w:r>
        <w:t xml:space="preserve">Byte 0: </w:t>
      </w:r>
      <w:r>
        <w:tab/>
      </w:r>
      <w:proofErr w:type="spellStart"/>
      <w:r w:rsidR="00906A1E" w:rsidRPr="00906A1E">
        <w:rPr>
          <w:rStyle w:val="FixedWidthCode"/>
        </w:rPr>
        <w:t>msgSaveActiveProgramInFlash</w:t>
      </w:r>
      <w:proofErr w:type="spellEnd"/>
      <w:r>
        <w:tab/>
        <w:t>1</w:t>
      </w:r>
    </w:p>
    <w:p w:rsidR="00767D12" w:rsidRDefault="00767D12" w:rsidP="00767D12">
      <w:pPr>
        <w:pStyle w:val="MessageDetails"/>
      </w:pPr>
      <w:r>
        <w:t>Byte 0:</w:t>
      </w:r>
      <w:r>
        <w:tab/>
        <w:t>Program Number (1 – 5)</w:t>
      </w:r>
      <w:r>
        <w:tab/>
        <w:t>1</w:t>
      </w:r>
    </w:p>
    <w:p w:rsidR="00767D12" w:rsidRDefault="00767D12" w:rsidP="00767D12">
      <w:pPr>
        <w:pStyle w:val="MessageDetails"/>
      </w:pPr>
      <w:r>
        <w:t>Byte 1:</w:t>
      </w:r>
      <w:r>
        <w:tab/>
        <w:t>Program Name (string)</w:t>
      </w:r>
      <w:r>
        <w:tab/>
        <w:t>up to 19</w:t>
      </w:r>
    </w:p>
    <w:p w:rsidR="00767D12" w:rsidRDefault="00767D12" w:rsidP="00767D12">
      <w:pPr>
        <w:pStyle w:val="MessageText"/>
        <w:spacing w:before="120" w:after="0"/>
        <w:rPr>
          <w:i/>
          <w:iCs/>
        </w:rPr>
      </w:pPr>
      <w:r>
        <w:br/>
      </w:r>
      <w:r>
        <w:rPr>
          <w:i/>
          <w:iCs/>
        </w:rPr>
        <w:t>Protocol 5, 6 (Model 3500):</w:t>
      </w:r>
    </w:p>
    <w:p w:rsidR="00767D12" w:rsidRDefault="00767D12" w:rsidP="00767D12">
      <w:pPr>
        <w:pStyle w:val="MessageHeader"/>
      </w:pPr>
      <w:r>
        <w:t>Response Format (up to 56 bytes)</w:t>
      </w:r>
      <w:r>
        <w:tab/>
        <w:t>Length</w:t>
      </w:r>
    </w:p>
    <w:p w:rsidR="00767D12" w:rsidRDefault="00767D12" w:rsidP="00767D12">
      <w:pPr>
        <w:pStyle w:val="MessageDetails"/>
      </w:pPr>
      <w:r>
        <w:t>Byte 0:</w:t>
      </w:r>
      <w:r>
        <w:tab/>
      </w:r>
      <w:r w:rsidR="008E7608">
        <w:rPr>
          <w:rStyle w:val="FixedWidthCode"/>
        </w:rPr>
        <w:t>0xC3</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Details"/>
      </w:pPr>
      <w:r>
        <w:t>Byte 37:</w:t>
      </w:r>
      <w:r>
        <w:tab/>
        <w:t>Program Name (string)</w:t>
      </w:r>
      <w:r>
        <w:tab/>
        <w:t>up to 19</w:t>
      </w:r>
    </w:p>
    <w:p w:rsidR="00767D12" w:rsidRDefault="00767D12" w:rsidP="00767D12">
      <w:pPr>
        <w:pStyle w:val="MessageText"/>
        <w:spacing w:before="120" w:after="0"/>
        <w:rPr>
          <w:i/>
          <w:iCs/>
        </w:rPr>
      </w:pPr>
      <w:r>
        <w:br/>
      </w:r>
      <w:r>
        <w:rPr>
          <w:i/>
          <w:iCs/>
        </w:rPr>
        <w:t>Protocol 7 (Model 3600):</w:t>
      </w:r>
    </w:p>
    <w:p w:rsidR="00767D12" w:rsidRDefault="00767D12" w:rsidP="00767D12">
      <w:pPr>
        <w:pStyle w:val="MessageHeader"/>
      </w:pPr>
      <w:r>
        <w:t>Response Format (up to 57 bytes)</w:t>
      </w:r>
      <w:r>
        <w:tab/>
        <w:t>Length</w:t>
      </w:r>
    </w:p>
    <w:p w:rsidR="00767D12" w:rsidRDefault="00767D12" w:rsidP="00767D12">
      <w:pPr>
        <w:pStyle w:val="MessageDetails"/>
      </w:pPr>
      <w:r>
        <w:t>Byte 0:</w:t>
      </w:r>
      <w:r>
        <w:tab/>
      </w:r>
      <w:r w:rsidR="008E7608">
        <w:rPr>
          <w:rStyle w:val="FixedWidthCode"/>
        </w:rPr>
        <w:t>0xC3</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MessageDetails"/>
      </w:pPr>
      <w:r>
        <w:t>Byte 38:</w:t>
      </w:r>
      <w:r>
        <w:tab/>
        <w:t>Program Name (string)</w:t>
      </w:r>
      <w:r>
        <w:tab/>
        <w:t>up to 19</w:t>
      </w:r>
    </w:p>
    <w:p w:rsidR="00767D12" w:rsidRDefault="00767D12" w:rsidP="00767D12">
      <w:pPr>
        <w:pStyle w:val="Heading2"/>
      </w:pPr>
      <w:r>
        <w:br w:type="page"/>
      </w:r>
      <w:bookmarkStart w:id="15" w:name="_Toc136750049"/>
      <w:r>
        <w:lastRenderedPageBreak/>
        <w:t>AMS_MSG_TAKE_CONTROL</w:t>
      </w:r>
      <w:bookmarkEnd w:id="15"/>
    </w:p>
    <w:p w:rsidR="00767D12" w:rsidRDefault="00767D12" w:rsidP="00767D12">
      <w:pPr>
        <w:pStyle w:val="MessageText"/>
      </w:pPr>
      <w:r>
        <w:t>Commands the instrument to accept program settings modifications from the client application and causes the front panel LCD touch screen display to indicate that the instrument is under remote control.</w:t>
      </w:r>
    </w:p>
    <w:p w:rsidR="00767D12" w:rsidRDefault="00767D12" w:rsidP="00767D12">
      <w:pPr>
        <w:pStyle w:val="MessageHeader"/>
      </w:pPr>
      <w:r>
        <w:t>Message Format (1 byte)</w:t>
      </w:r>
      <w:r>
        <w:tab/>
        <w:t>Length</w:t>
      </w:r>
    </w:p>
    <w:p w:rsidR="00767D12" w:rsidRDefault="00767D12" w:rsidP="00767D12">
      <w:pPr>
        <w:pStyle w:val="MessageDetails"/>
      </w:pPr>
      <w:r>
        <w:t xml:space="preserve">Byte 0: </w:t>
      </w:r>
      <w:r>
        <w:tab/>
      </w:r>
      <w:proofErr w:type="spellStart"/>
      <w:r w:rsidR="008E7608" w:rsidRPr="008E7608">
        <w:rPr>
          <w:rStyle w:val="FixedWidthCode"/>
        </w:rPr>
        <w:t>msgTakeControl</w:t>
      </w:r>
      <w:proofErr w:type="spellEnd"/>
      <w:r>
        <w:tab/>
        <w:t>1</w:t>
      </w:r>
    </w:p>
    <w:p w:rsidR="00767D12" w:rsidRDefault="00767D12" w:rsidP="00767D12">
      <w:pPr>
        <w:pStyle w:val="MessageDetails"/>
      </w:pPr>
    </w:p>
    <w:p w:rsidR="00767D12" w:rsidRDefault="00767D12" w:rsidP="00767D12">
      <w:pPr>
        <w:pStyle w:val="MessageHeader"/>
      </w:pPr>
      <w:r>
        <w:t>Response Format (2 bytes)</w:t>
      </w:r>
      <w:r>
        <w:tab/>
        <w:t>Length</w:t>
      </w:r>
    </w:p>
    <w:p w:rsidR="00767D12" w:rsidRDefault="00767D12" w:rsidP="00767D12">
      <w:pPr>
        <w:pStyle w:val="MessageDetails"/>
      </w:pPr>
      <w:r>
        <w:t>Byte 0:</w:t>
      </w:r>
      <w:r>
        <w:tab/>
      </w:r>
      <w:r w:rsidR="008E7608">
        <w:rPr>
          <w:rStyle w:val="FixedWidthCode"/>
        </w:rPr>
        <w:t>0xC9</w:t>
      </w:r>
      <w:r>
        <w:tab/>
        <w:t>1</w:t>
      </w:r>
    </w:p>
    <w:p w:rsidR="00767D12" w:rsidRDefault="00767D12" w:rsidP="00767D12">
      <w:pPr>
        <w:pStyle w:val="MessageDetails"/>
      </w:pPr>
      <w:r>
        <w:t>Byte 0:</w:t>
      </w:r>
      <w:r>
        <w:tab/>
        <w:t>0 = TTL Control Off</w:t>
      </w:r>
      <w:r>
        <w:tab/>
        <w:t>1</w:t>
      </w:r>
    </w:p>
    <w:p w:rsidR="00767D12" w:rsidRDefault="00767D12" w:rsidP="00767D12">
      <w:pPr>
        <w:pStyle w:val="MessageDetails"/>
      </w:pPr>
      <w:r>
        <w:tab/>
        <w:t>1 = TTL Control On</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16" w:name="_Toc136750050"/>
      <w:r>
        <w:t>AMS_MSG_WRITE_ACTIVE_DATA_VALUE</w:t>
      </w:r>
      <w:bookmarkEnd w:id="16"/>
    </w:p>
    <w:p w:rsidR="00767D12" w:rsidRDefault="00767D12" w:rsidP="00767D12">
      <w:pPr>
        <w:pStyle w:val="MessageText"/>
      </w:pPr>
      <w:proofErr w:type="gramStart"/>
      <w:r>
        <w:t>Modifies a single setting in the currently running program.</w:t>
      </w:r>
      <w:proofErr w:type="gramEnd"/>
    </w:p>
    <w:p w:rsidR="00767D12" w:rsidRDefault="00767D12" w:rsidP="00767D12">
      <w:pPr>
        <w:pStyle w:val="MessageText"/>
      </w:pPr>
      <w:r>
        <w:rPr>
          <w:b/>
          <w:bCs/>
          <w:i/>
          <w:iCs/>
        </w:rPr>
        <w:t xml:space="preserve">Note: </w:t>
      </w:r>
      <w:r>
        <w:t>this message requires remote control.</w:t>
      </w:r>
    </w:p>
    <w:p w:rsidR="00767D12" w:rsidRDefault="00767D12" w:rsidP="00767D12">
      <w:pPr>
        <w:pStyle w:val="MessageHeader"/>
      </w:pPr>
      <w:r>
        <w:t>Message Format (3 bytes)</w:t>
      </w:r>
      <w:r>
        <w:tab/>
        <w:t>Length</w:t>
      </w:r>
    </w:p>
    <w:p w:rsidR="00767D12" w:rsidRDefault="00767D12" w:rsidP="00767D12">
      <w:pPr>
        <w:pStyle w:val="MessageDetails"/>
      </w:pPr>
      <w:r>
        <w:t xml:space="preserve">Byte 0: </w:t>
      </w:r>
      <w:r>
        <w:tab/>
      </w:r>
      <w:proofErr w:type="spellStart"/>
      <w:r w:rsidR="008E7608" w:rsidRPr="008E7608">
        <w:rPr>
          <w:rStyle w:val="FixedWidthCode"/>
        </w:rPr>
        <w:t>msgWriteSettingValue</w:t>
      </w:r>
      <w:proofErr w:type="spellEnd"/>
      <w:r>
        <w:tab/>
        <w:t>1</w:t>
      </w:r>
    </w:p>
    <w:p w:rsidR="00767D12" w:rsidRDefault="00767D12" w:rsidP="00767D12">
      <w:pPr>
        <w:pStyle w:val="MessageDetails"/>
      </w:pPr>
      <w:r>
        <w:t>Byte 1:</w:t>
      </w:r>
      <w:r>
        <w:tab/>
      </w:r>
      <w:r>
        <w:rPr>
          <w:rStyle w:val="FixedWidthCode"/>
        </w:rPr>
        <w:t>{data offset}</w:t>
      </w:r>
      <w:r>
        <w:tab/>
        <w:t>1</w:t>
      </w:r>
    </w:p>
    <w:p w:rsidR="00767D12" w:rsidRDefault="00767D12" w:rsidP="00767D12">
      <w:pPr>
        <w:pStyle w:val="MessageDetails"/>
      </w:pPr>
      <w:r>
        <w:t>Byte 2:</w:t>
      </w:r>
      <w:r>
        <w:tab/>
        <w:t>value</w:t>
      </w:r>
      <w:r>
        <w:tab/>
        <w:t>1</w:t>
      </w:r>
    </w:p>
    <w:p w:rsidR="00767D12" w:rsidRDefault="00767D12" w:rsidP="00767D12">
      <w:pPr>
        <w:pStyle w:val="MessageDetails"/>
      </w:pPr>
    </w:p>
    <w:p w:rsidR="00767D12" w:rsidRDefault="00767D12" w:rsidP="00767D12">
      <w:pPr>
        <w:pStyle w:val="MessageHeader"/>
      </w:pPr>
      <w:r>
        <w:t>Response Format (3 bytes)</w:t>
      </w:r>
      <w:r>
        <w:tab/>
        <w:t>Length</w:t>
      </w:r>
    </w:p>
    <w:p w:rsidR="00767D12" w:rsidRDefault="00767D12" w:rsidP="00767D12">
      <w:pPr>
        <w:pStyle w:val="MessageDetails"/>
      </w:pPr>
      <w:r>
        <w:t>Byte 0:</w:t>
      </w:r>
      <w:r>
        <w:tab/>
      </w:r>
      <w:r w:rsidR="008E7608">
        <w:rPr>
          <w:rStyle w:val="FixedWidthCode"/>
        </w:rPr>
        <w:t>0xC5</w:t>
      </w:r>
      <w:r>
        <w:tab/>
        <w:t>1</w:t>
      </w:r>
    </w:p>
    <w:p w:rsidR="00767D12" w:rsidRDefault="00767D12" w:rsidP="00767D12">
      <w:pPr>
        <w:pStyle w:val="MessageDetails"/>
      </w:pPr>
      <w:r>
        <w:t>Byte 1:</w:t>
      </w:r>
      <w:r>
        <w:tab/>
      </w:r>
      <w:r>
        <w:rPr>
          <w:rStyle w:val="FixedWidthCode"/>
        </w:rPr>
        <w:t>{data offset}</w:t>
      </w:r>
      <w:r>
        <w:tab/>
        <w:t>1</w:t>
      </w:r>
    </w:p>
    <w:p w:rsidR="00767D12" w:rsidRDefault="00767D12" w:rsidP="00767D12">
      <w:pPr>
        <w:pStyle w:val="MessageDetails"/>
      </w:pPr>
      <w:r>
        <w:t>Byte 2:</w:t>
      </w:r>
      <w:r>
        <w:tab/>
        <w:t>value</w:t>
      </w:r>
      <w:r>
        <w:tab/>
        <w:t>1</w:t>
      </w:r>
    </w:p>
    <w:p w:rsidR="00767D12" w:rsidRDefault="00767D12" w:rsidP="00767D12">
      <w:pPr>
        <w:pStyle w:val="Heading2"/>
      </w:pPr>
      <w:r>
        <w:br w:type="page"/>
      </w:r>
      <w:bookmarkStart w:id="17" w:name="_Toc136750051"/>
      <w:r>
        <w:lastRenderedPageBreak/>
        <w:t>AMS_MSG_WRITE_ACTIVE_PROGRAM</w:t>
      </w:r>
      <w:bookmarkEnd w:id="17"/>
    </w:p>
    <w:p w:rsidR="00767D12" w:rsidRDefault="00767D12" w:rsidP="00767D12">
      <w:pPr>
        <w:pStyle w:val="MessageText"/>
      </w:pPr>
      <w:r>
        <w:t>Transmits a complete program of settings to the instrument and loads it as the currently running program.  The current program number is set to 0 to indicate that the running settings were loaded remotely.</w:t>
      </w:r>
    </w:p>
    <w:p w:rsidR="00767D12" w:rsidRDefault="00767D12" w:rsidP="00767D12">
      <w:pPr>
        <w:pStyle w:val="MessageText"/>
      </w:pPr>
      <w:r>
        <w:rPr>
          <w:b/>
          <w:bCs/>
          <w:i/>
          <w:iCs/>
        </w:rPr>
        <w:t xml:space="preserve">Note: </w:t>
      </w:r>
      <w:r>
        <w:t>this message requires remote control.</w:t>
      </w: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Message Format (36 bytes)</w:t>
      </w:r>
      <w:r>
        <w:tab/>
        <w:t>Length</w:t>
      </w:r>
    </w:p>
    <w:p w:rsidR="00767D12" w:rsidRDefault="00767D12" w:rsidP="00767D12">
      <w:pPr>
        <w:pStyle w:val="MessageDetails"/>
      </w:pPr>
      <w:r>
        <w:t xml:space="preserve">Byte 0: </w:t>
      </w:r>
      <w:r>
        <w:tab/>
      </w:r>
      <w:proofErr w:type="spellStart"/>
      <w:r w:rsidR="00EE1393" w:rsidRPr="00EE1393">
        <w:rPr>
          <w:rStyle w:val="FixedWidthCode"/>
        </w:rPr>
        <w:t>msgWriteProgram</w:t>
      </w:r>
      <w:proofErr w:type="spellEnd"/>
      <w:r>
        <w:tab/>
        <w:t>1</w:t>
      </w:r>
    </w:p>
    <w:p w:rsidR="00767D12" w:rsidRDefault="00767D12" w:rsidP="00767D12">
      <w:pPr>
        <w:pStyle w:val="MessageDetails"/>
      </w:pPr>
      <w:r>
        <w:t>Byte 1:</w:t>
      </w:r>
      <w:r>
        <w:tab/>
      </w:r>
      <w:r>
        <w:rPr>
          <w:rStyle w:val="FixedWidthCode"/>
        </w:rPr>
        <w:t>{program block}</w:t>
      </w:r>
      <w:r>
        <w:tab/>
        <w:t>35</w:t>
      </w:r>
    </w:p>
    <w:p w:rsidR="00767D12" w:rsidRDefault="00767D12" w:rsidP="00767D12">
      <w:pPr>
        <w:pStyle w:val="MessageDetails"/>
      </w:pPr>
    </w:p>
    <w:p w:rsidR="00767D12" w:rsidRDefault="00767D12" w:rsidP="00767D12">
      <w:pPr>
        <w:pStyle w:val="MessageHeader"/>
      </w:pPr>
      <w:r>
        <w:t>Response Format (37 bytes)</w:t>
      </w:r>
      <w:r>
        <w:tab/>
        <w:t>Length</w:t>
      </w:r>
    </w:p>
    <w:p w:rsidR="00767D12" w:rsidRDefault="00767D12" w:rsidP="00767D12">
      <w:pPr>
        <w:pStyle w:val="MessageDetails"/>
      </w:pPr>
      <w:r>
        <w:t>Byte 0:</w:t>
      </w:r>
      <w:r>
        <w:tab/>
      </w:r>
      <w:r w:rsidR="00EE1393">
        <w:rPr>
          <w:rStyle w:val="FixedWidthCode"/>
        </w:rPr>
        <w:t>0xC6</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Text"/>
        <w:spacing w:before="120" w:after="0"/>
        <w:rPr>
          <w:i/>
          <w:iCs/>
        </w:rPr>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Message Format (37 bytes)</w:t>
      </w:r>
      <w:r>
        <w:tab/>
        <w:t>Length</w:t>
      </w:r>
    </w:p>
    <w:p w:rsidR="00767D12" w:rsidRDefault="00767D12" w:rsidP="00767D12">
      <w:pPr>
        <w:pStyle w:val="MessageDetails"/>
      </w:pPr>
      <w:r>
        <w:t xml:space="preserve">Byte 0: </w:t>
      </w:r>
      <w:r>
        <w:tab/>
      </w:r>
      <w:proofErr w:type="spellStart"/>
      <w:r w:rsidR="00EE1393" w:rsidRPr="00EE1393">
        <w:rPr>
          <w:rStyle w:val="FixedWidthCode"/>
        </w:rPr>
        <w:t>msgWriteProgram</w:t>
      </w:r>
      <w:proofErr w:type="spellEnd"/>
      <w:r>
        <w:tab/>
        <w:t>1</w:t>
      </w:r>
    </w:p>
    <w:p w:rsidR="00767D12" w:rsidRDefault="00767D12" w:rsidP="00767D12">
      <w:pPr>
        <w:pStyle w:val="MessageDetails"/>
      </w:pPr>
      <w:r>
        <w:t>Byte 1:</w:t>
      </w:r>
      <w:r>
        <w:tab/>
      </w:r>
      <w:r>
        <w:rPr>
          <w:rStyle w:val="FixedWidthCode"/>
        </w:rPr>
        <w:t>{program block}</w:t>
      </w:r>
      <w:r>
        <w:tab/>
        <w:t>36</w:t>
      </w:r>
    </w:p>
    <w:p w:rsidR="00767D12" w:rsidRDefault="00767D12" w:rsidP="00767D12">
      <w:pPr>
        <w:pStyle w:val="MessageDetails"/>
      </w:pPr>
    </w:p>
    <w:p w:rsidR="00767D12" w:rsidRDefault="00767D12" w:rsidP="00767D12">
      <w:pPr>
        <w:pStyle w:val="MessageHeader"/>
      </w:pPr>
      <w:r>
        <w:t>Response Format (38 bytes)</w:t>
      </w:r>
      <w:r>
        <w:tab/>
        <w:t>Length</w:t>
      </w:r>
    </w:p>
    <w:p w:rsidR="00767D12" w:rsidRDefault="00767D12" w:rsidP="00767D12">
      <w:pPr>
        <w:pStyle w:val="MessageDetails"/>
      </w:pPr>
      <w:r>
        <w:t>Byte 0:</w:t>
      </w:r>
      <w:r>
        <w:tab/>
      </w:r>
      <w:r w:rsidR="00EE1393">
        <w:rPr>
          <w:rStyle w:val="FixedWidthCode"/>
        </w:rPr>
        <w:t>0xC6</w:t>
      </w:r>
      <w:r>
        <w:tab/>
        <w:t>1</w:t>
      </w:r>
    </w:p>
    <w:p w:rsidR="00767D12" w:rsidRDefault="00767D12" w:rsidP="00767D12">
      <w:pPr>
        <w:pStyle w:val="MessageDetails"/>
      </w:pPr>
      <w:r>
        <w:t>Byte 1:</w:t>
      </w:r>
      <w:r>
        <w:tab/>
        <w:t>Current Program Number (0 – 5)</w:t>
      </w:r>
      <w:r>
        <w:tab/>
        <w:t>1</w:t>
      </w:r>
    </w:p>
    <w:p w:rsidR="00767D12" w:rsidRDefault="00767D12" w:rsidP="00767D12">
      <w:pPr>
        <w:pStyle w:val="MessageDetails"/>
      </w:pPr>
      <w:r>
        <w:tab/>
        <w:t>0 = originally loaded remotely via USB</w:t>
      </w:r>
    </w:p>
    <w:p w:rsidR="00767D12" w:rsidRDefault="00767D12" w:rsidP="00767D12">
      <w:pPr>
        <w:pStyle w:val="MessageDetails"/>
      </w:pPr>
      <w:r>
        <w:tab/>
        <w:t>1 = originally loaded from Flash #1</w:t>
      </w:r>
    </w:p>
    <w:p w:rsidR="00767D12" w:rsidRDefault="00767D12" w:rsidP="00767D12">
      <w:pPr>
        <w:pStyle w:val="MessageDetails"/>
      </w:pPr>
      <w:r>
        <w:tab/>
        <w:t>…</w:t>
      </w:r>
    </w:p>
    <w:p w:rsidR="00767D12" w:rsidRDefault="00767D12" w:rsidP="00767D12">
      <w:pPr>
        <w:pStyle w:val="MessageDetails"/>
      </w:pPr>
      <w:r>
        <w:tab/>
        <w:t>5 = originally loaded from Flash #5</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Heading2"/>
      </w:pPr>
      <w:r>
        <w:br w:type="page"/>
      </w:r>
      <w:bookmarkStart w:id="18" w:name="_Toc136750052"/>
      <w:r>
        <w:lastRenderedPageBreak/>
        <w:t>AMS_MSG_WRITE_FLASH_PROGRAM</w:t>
      </w:r>
      <w:bookmarkEnd w:id="18"/>
    </w:p>
    <w:p w:rsidR="00767D12" w:rsidRDefault="00767D12" w:rsidP="00767D12">
      <w:pPr>
        <w:pStyle w:val="MessageText"/>
      </w:pPr>
      <w:r>
        <w:t>Transmits a complete program of settings to the instrument and saves it to a program slot in the onboard flash memory with the name specified, without altering the currently running program settings in active memory.</w:t>
      </w:r>
    </w:p>
    <w:p w:rsidR="00767D12" w:rsidRDefault="00767D12" w:rsidP="00767D12">
      <w:pPr>
        <w:pStyle w:val="MessageText"/>
      </w:pPr>
      <w:r>
        <w:rPr>
          <w:b/>
          <w:bCs/>
          <w:i/>
          <w:iCs/>
        </w:rPr>
        <w:t xml:space="preserve">Note: </w:t>
      </w:r>
      <w:r>
        <w:t>this message requires remote control.</w:t>
      </w: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Message Format (up to 56 bytes)</w:t>
      </w:r>
      <w:r>
        <w:tab/>
        <w:t>Length</w:t>
      </w:r>
    </w:p>
    <w:p w:rsidR="00767D12" w:rsidRDefault="00767D12" w:rsidP="00767D12">
      <w:pPr>
        <w:pStyle w:val="MessageDetails"/>
      </w:pPr>
      <w:r>
        <w:t xml:space="preserve">Byte 0: </w:t>
      </w:r>
      <w:r>
        <w:tab/>
      </w:r>
      <w:proofErr w:type="spellStart"/>
      <w:r w:rsidR="00EE1393" w:rsidRPr="00EE1393">
        <w:rPr>
          <w:rStyle w:val="FixedWidthCode"/>
        </w:rPr>
        <w:t>msgWriteFlashProgram</w:t>
      </w:r>
      <w:proofErr w:type="spellEnd"/>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Details"/>
      </w:pPr>
      <w:r>
        <w:t>Byte 37:</w:t>
      </w:r>
      <w:r>
        <w:tab/>
        <w:t>Program Name (string)</w:t>
      </w:r>
      <w:r>
        <w:tab/>
        <w:t>up to 19</w:t>
      </w:r>
    </w:p>
    <w:p w:rsidR="00767D12" w:rsidRDefault="00767D12" w:rsidP="00767D12">
      <w:pPr>
        <w:pStyle w:val="MessageDetails"/>
      </w:pPr>
    </w:p>
    <w:p w:rsidR="00767D12" w:rsidRDefault="00767D12" w:rsidP="00767D12">
      <w:pPr>
        <w:pStyle w:val="MessageHeader"/>
      </w:pPr>
      <w:r>
        <w:t>Response Format (up to 56 bytes)</w:t>
      </w:r>
      <w:r>
        <w:tab/>
        <w:t>Length</w:t>
      </w:r>
    </w:p>
    <w:p w:rsidR="00767D12" w:rsidRDefault="00767D12" w:rsidP="00767D12">
      <w:pPr>
        <w:pStyle w:val="MessageDetails"/>
      </w:pPr>
      <w:r>
        <w:t>Byte 0:</w:t>
      </w:r>
      <w:r>
        <w:tab/>
      </w:r>
      <w:r w:rsidR="00EE1393">
        <w:rPr>
          <w:rStyle w:val="FixedWidthCode"/>
        </w:rPr>
        <w:t>0xC4</w:t>
      </w:r>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35</w:t>
      </w:r>
    </w:p>
    <w:p w:rsidR="00767D12" w:rsidRDefault="00767D12" w:rsidP="00767D12">
      <w:pPr>
        <w:pStyle w:val="MessageDetails"/>
      </w:pPr>
      <w:r>
        <w:t>Byte 37:</w:t>
      </w:r>
      <w:r>
        <w:tab/>
        <w:t>Program Name (string)</w:t>
      </w:r>
      <w:r>
        <w:tab/>
        <w:t>up to 19</w:t>
      </w:r>
    </w:p>
    <w:p w:rsidR="00767D12" w:rsidRDefault="00767D12" w:rsidP="00767D12">
      <w:pPr>
        <w:pStyle w:val="MessageText"/>
        <w:spacing w:before="120" w:after="0"/>
        <w:rPr>
          <w:i/>
          <w:iCs/>
        </w:rPr>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Message Format (up to 57 bytes)</w:t>
      </w:r>
      <w:r>
        <w:tab/>
        <w:t>Length</w:t>
      </w:r>
    </w:p>
    <w:p w:rsidR="00767D12" w:rsidRDefault="00767D12" w:rsidP="00767D12">
      <w:pPr>
        <w:pStyle w:val="MessageDetails"/>
      </w:pPr>
      <w:r>
        <w:t xml:space="preserve">Byte 0: </w:t>
      </w:r>
      <w:r>
        <w:tab/>
      </w:r>
      <w:proofErr w:type="spellStart"/>
      <w:r w:rsidR="00EE1393" w:rsidRPr="00EE1393">
        <w:rPr>
          <w:rStyle w:val="FixedWidthCode"/>
        </w:rPr>
        <w:t>msgWriteFlashProgram</w:t>
      </w:r>
      <w:proofErr w:type="spellEnd"/>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MessageDetails"/>
      </w:pPr>
      <w:r>
        <w:t>Byte 38:</w:t>
      </w:r>
      <w:r>
        <w:tab/>
        <w:t>Program Name (string)</w:t>
      </w:r>
      <w:r>
        <w:tab/>
        <w:t>up to 19</w:t>
      </w:r>
    </w:p>
    <w:p w:rsidR="00767D12" w:rsidRDefault="00767D12" w:rsidP="00767D12">
      <w:pPr>
        <w:pStyle w:val="MessageDetails"/>
      </w:pPr>
    </w:p>
    <w:p w:rsidR="00767D12" w:rsidRDefault="00767D12" w:rsidP="00767D12">
      <w:pPr>
        <w:pStyle w:val="MessageHeader"/>
      </w:pPr>
      <w:r>
        <w:t>Response Format (up to 57 bytes)</w:t>
      </w:r>
      <w:r>
        <w:tab/>
        <w:t>Length</w:t>
      </w:r>
    </w:p>
    <w:p w:rsidR="00767D12" w:rsidRDefault="00767D12" w:rsidP="00767D12">
      <w:pPr>
        <w:pStyle w:val="MessageDetails"/>
      </w:pPr>
      <w:r>
        <w:t>Byte 0:</w:t>
      </w:r>
      <w:r>
        <w:tab/>
      </w:r>
      <w:r w:rsidR="00EE1393">
        <w:rPr>
          <w:rStyle w:val="FixedWidthCode"/>
        </w:rPr>
        <w:t>0xC4</w:t>
      </w:r>
      <w:r>
        <w:tab/>
        <w:t>1</w:t>
      </w:r>
    </w:p>
    <w:p w:rsidR="00767D12" w:rsidRDefault="00767D12" w:rsidP="00767D12">
      <w:pPr>
        <w:pStyle w:val="MessageDetails"/>
      </w:pPr>
      <w:r>
        <w:t>Byte 1:</w:t>
      </w:r>
      <w:r>
        <w:tab/>
        <w:t>Program Number (1 – 5)</w:t>
      </w:r>
      <w:r>
        <w:tab/>
        <w:t>1</w:t>
      </w:r>
    </w:p>
    <w:p w:rsidR="00767D12" w:rsidRDefault="00767D12" w:rsidP="00767D12">
      <w:pPr>
        <w:pStyle w:val="MessageDetails"/>
      </w:pPr>
      <w:r>
        <w:t>Byte 2:</w:t>
      </w:r>
      <w:r>
        <w:tab/>
      </w:r>
      <w:r>
        <w:rPr>
          <w:rStyle w:val="FixedWidthCode"/>
        </w:rPr>
        <w:t>{program block}</w:t>
      </w:r>
      <w:r>
        <w:tab/>
        <w:t>36</w:t>
      </w:r>
    </w:p>
    <w:p w:rsidR="00767D12" w:rsidRDefault="00767D12" w:rsidP="00767D12">
      <w:pPr>
        <w:pStyle w:val="MessageDetails"/>
      </w:pPr>
      <w:r>
        <w:t>Byte 38:</w:t>
      </w:r>
      <w:r>
        <w:tab/>
        <w:t>Program Name (string)</w:t>
      </w:r>
      <w:r>
        <w:tab/>
        <w:t>up to 19</w:t>
      </w:r>
    </w:p>
    <w:p w:rsidR="00767D12" w:rsidRDefault="00767D12" w:rsidP="00767D12">
      <w:pPr>
        <w:pStyle w:val="Heading2"/>
      </w:pPr>
      <w:r>
        <w:br w:type="page"/>
      </w:r>
      <w:bookmarkStart w:id="19" w:name="_Toc136750053"/>
      <w:r>
        <w:lastRenderedPageBreak/>
        <w:t>AMS_MSG_WRITE_INSTRUMENT_NAME</w:t>
      </w:r>
      <w:bookmarkEnd w:id="19"/>
    </w:p>
    <w:p w:rsidR="00767D12" w:rsidRDefault="00767D12" w:rsidP="00767D12">
      <w:pPr>
        <w:pStyle w:val="MessageText"/>
      </w:pPr>
      <w:r>
        <w:t>Transmits a new user assignable name for the instrument and saves it in the onboard flash memory.</w:t>
      </w:r>
    </w:p>
    <w:p w:rsidR="00767D12" w:rsidRDefault="00767D12" w:rsidP="00767D12">
      <w:pPr>
        <w:pStyle w:val="MessageText"/>
      </w:pPr>
      <w:r>
        <w:rPr>
          <w:b/>
          <w:bCs/>
          <w:i/>
          <w:iCs/>
        </w:rPr>
        <w:t xml:space="preserve">Note: </w:t>
      </w:r>
      <w:r>
        <w:t>this message requires remote control.</w:t>
      </w:r>
    </w:p>
    <w:p w:rsidR="00767D12" w:rsidRDefault="00767D12" w:rsidP="00767D12">
      <w:pPr>
        <w:pStyle w:val="MessageHeader"/>
      </w:pPr>
      <w:r>
        <w:t>Message Format (up to 20 bytes)</w:t>
      </w:r>
      <w:r>
        <w:tab/>
        <w:t>Length</w:t>
      </w:r>
    </w:p>
    <w:p w:rsidR="00767D12" w:rsidRDefault="00767D12" w:rsidP="00767D12">
      <w:pPr>
        <w:pStyle w:val="MessageDetails"/>
      </w:pPr>
      <w:r>
        <w:t xml:space="preserve">Byte 0: </w:t>
      </w:r>
      <w:r>
        <w:tab/>
      </w:r>
      <w:proofErr w:type="spellStart"/>
      <w:r w:rsidR="00F97C01" w:rsidRPr="00F97C01">
        <w:rPr>
          <w:rStyle w:val="FixedWidthCode"/>
        </w:rPr>
        <w:t>msgWriteInstrumentName</w:t>
      </w:r>
      <w:proofErr w:type="spellEnd"/>
      <w:r>
        <w:tab/>
        <w:t>1</w:t>
      </w:r>
    </w:p>
    <w:p w:rsidR="00767D12" w:rsidRDefault="00767D12" w:rsidP="00767D12">
      <w:pPr>
        <w:pStyle w:val="MessageDetails"/>
      </w:pPr>
      <w:r>
        <w:t>Byte 1:</w:t>
      </w:r>
      <w:r>
        <w:tab/>
        <w:t>Instrument Name (string)</w:t>
      </w:r>
      <w:r>
        <w:tab/>
        <w:t>up to 19</w:t>
      </w:r>
    </w:p>
    <w:p w:rsidR="00767D12" w:rsidRDefault="00767D12" w:rsidP="00767D12">
      <w:pPr>
        <w:pStyle w:val="MessageDetails"/>
      </w:pPr>
    </w:p>
    <w:p w:rsidR="00767D12" w:rsidRDefault="00767D12" w:rsidP="00767D12">
      <w:pPr>
        <w:pStyle w:val="MessageHeader"/>
      </w:pPr>
      <w:r>
        <w:t>Response Format (up to 20 bytes)</w:t>
      </w:r>
      <w:r>
        <w:tab/>
        <w:t>Length</w:t>
      </w:r>
    </w:p>
    <w:p w:rsidR="00767D12" w:rsidRDefault="00767D12" w:rsidP="00767D12">
      <w:pPr>
        <w:pStyle w:val="MessageDetails"/>
      </w:pPr>
      <w:r>
        <w:t>Byte 0:</w:t>
      </w:r>
      <w:r>
        <w:tab/>
      </w:r>
      <w:r w:rsidR="00F97C01">
        <w:rPr>
          <w:rStyle w:val="FixedWidthCode"/>
        </w:rPr>
        <w:t>0xAD</w:t>
      </w:r>
      <w:r w:rsidR="00F97C01">
        <w:rPr>
          <w:rStyle w:val="FixedWidthCode"/>
        </w:rPr>
        <w:tab/>
      </w:r>
      <w:r>
        <w:t>1</w:t>
      </w:r>
    </w:p>
    <w:p w:rsidR="00767D12" w:rsidRDefault="00767D12" w:rsidP="00767D12">
      <w:pPr>
        <w:pStyle w:val="MessageDetails"/>
      </w:pPr>
      <w:r>
        <w:t>Byte 1:</w:t>
      </w:r>
      <w:r>
        <w:tab/>
        <w:t>Instrument Name (string)</w:t>
      </w:r>
      <w:r>
        <w:tab/>
        <w:t>up to 19</w:t>
      </w:r>
    </w:p>
    <w:p w:rsidR="00767D12" w:rsidRDefault="00767D12" w:rsidP="00767D12">
      <w:pPr>
        <w:pStyle w:val="Heading2"/>
      </w:pPr>
      <w:r>
        <w:br w:type="page"/>
      </w:r>
      <w:bookmarkStart w:id="20" w:name="_Toc136750054"/>
      <w:r>
        <w:lastRenderedPageBreak/>
        <w:t>{</w:t>
      </w:r>
      <w:proofErr w:type="gramStart"/>
      <w:r>
        <w:t>program</w:t>
      </w:r>
      <w:proofErr w:type="gramEnd"/>
      <w:r>
        <w:t xml:space="preserve"> block}</w:t>
      </w:r>
      <w:bookmarkEnd w:id="20"/>
    </w:p>
    <w:p w:rsidR="00767D12" w:rsidRDefault="00767D12" w:rsidP="00767D12">
      <w:pPr>
        <w:pStyle w:val="MessageText"/>
      </w:pPr>
      <w:r>
        <w:t>The program block is the standard layout for quickly transmitting all of the settings generally used to configure the amplifier for use.</w:t>
      </w:r>
    </w:p>
    <w:p w:rsidR="00767D12" w:rsidRDefault="00767D12" w:rsidP="00767D12">
      <w:pPr>
        <w:pStyle w:val="MessageText"/>
      </w:pPr>
      <w:r>
        <w:rPr>
          <w:b/>
          <w:bCs/>
          <w:i/>
          <w:iCs/>
        </w:rPr>
        <w:t xml:space="preserve">Note:  </w:t>
      </w:r>
      <w:r>
        <w:t>The byte references used in this table are relative to the beginning of the program block, not the message containing it.</w:t>
      </w:r>
    </w:p>
    <w:p w:rsidR="00767D12" w:rsidRDefault="00767D12" w:rsidP="00767D12">
      <w:pPr>
        <w:pStyle w:val="MessageText"/>
        <w:spacing w:before="120" w:after="0"/>
        <w:rPr>
          <w:i/>
          <w:iCs/>
        </w:rPr>
      </w:pPr>
      <w:r>
        <w:rPr>
          <w:i/>
          <w:iCs/>
        </w:rPr>
        <w:t>Protocol 5, 6 (Model 3500):</w:t>
      </w:r>
    </w:p>
    <w:p w:rsidR="00767D12" w:rsidRDefault="00767D12" w:rsidP="00767D12">
      <w:pPr>
        <w:pStyle w:val="MessageHeader"/>
      </w:pPr>
      <w:r>
        <w:t>Program Block Format (35 bytes)</w:t>
      </w:r>
      <w:r>
        <w:tab/>
        <w:t>Length</w:t>
      </w:r>
    </w:p>
    <w:p w:rsidR="00767D12" w:rsidRDefault="00767D12" w:rsidP="00767D12">
      <w:pPr>
        <w:pStyle w:val="MessageDetails"/>
      </w:pPr>
      <w:r>
        <w:t>Byte 0:</w:t>
      </w:r>
      <w:r>
        <w:tab/>
      </w:r>
      <w:r>
        <w:rPr>
          <w:rStyle w:val="FixedWidthCode"/>
        </w:rPr>
        <w:t>{channel data}</w:t>
      </w:r>
      <w:r>
        <w:t xml:space="preserve"> for Channel 1</w:t>
      </w:r>
      <w:r>
        <w:tab/>
        <w:t>2</w:t>
      </w:r>
    </w:p>
    <w:p w:rsidR="00767D12" w:rsidRDefault="00767D12" w:rsidP="00767D12">
      <w:pPr>
        <w:pStyle w:val="MessageDetails"/>
      </w:pPr>
      <w:r>
        <w:t>Byte 2:</w:t>
      </w:r>
      <w:r>
        <w:tab/>
      </w:r>
      <w:r>
        <w:rPr>
          <w:rStyle w:val="FixedWidthCode"/>
        </w:rPr>
        <w:t>{channel data}</w:t>
      </w:r>
      <w:r>
        <w:t xml:space="preserve"> for Channel 2</w:t>
      </w:r>
      <w:r>
        <w:tab/>
        <w:t>2</w:t>
      </w:r>
    </w:p>
    <w:p w:rsidR="00767D12" w:rsidRDefault="00767D12" w:rsidP="00767D12">
      <w:pPr>
        <w:pStyle w:val="MessageDetails"/>
      </w:pPr>
      <w:r>
        <w:t>Byte 4:</w:t>
      </w:r>
      <w:r>
        <w:tab/>
      </w:r>
      <w:r>
        <w:rPr>
          <w:rStyle w:val="FixedWidthCode"/>
        </w:rPr>
        <w:t>{channel data}</w:t>
      </w:r>
      <w:r>
        <w:t xml:space="preserve"> for Channel 3</w:t>
      </w:r>
      <w:r>
        <w:tab/>
        <w:t>2</w:t>
      </w:r>
    </w:p>
    <w:p w:rsidR="00767D12" w:rsidRDefault="00767D12" w:rsidP="00767D12">
      <w:pPr>
        <w:pStyle w:val="MessageDetails"/>
      </w:pPr>
      <w:r>
        <w:t>Byte 6:</w:t>
      </w:r>
      <w:r>
        <w:tab/>
      </w:r>
      <w:r>
        <w:rPr>
          <w:rStyle w:val="FixedWidthCode"/>
        </w:rPr>
        <w:t>{channel data}</w:t>
      </w:r>
      <w:r>
        <w:t xml:space="preserve"> for Channel 4</w:t>
      </w:r>
      <w:r>
        <w:tab/>
        <w:t>2</w:t>
      </w:r>
    </w:p>
    <w:p w:rsidR="00767D12" w:rsidRDefault="00767D12" w:rsidP="00767D12">
      <w:pPr>
        <w:pStyle w:val="MessageDetails"/>
      </w:pPr>
      <w:r>
        <w:t>Byte 8:</w:t>
      </w:r>
      <w:r>
        <w:tab/>
      </w:r>
      <w:r>
        <w:rPr>
          <w:rStyle w:val="FixedWidthCode"/>
        </w:rPr>
        <w:t>{channel data}</w:t>
      </w:r>
      <w:r>
        <w:t xml:space="preserve"> for Channel 5</w:t>
      </w:r>
      <w:r>
        <w:tab/>
        <w:t>2</w:t>
      </w:r>
    </w:p>
    <w:p w:rsidR="00767D12" w:rsidRDefault="00767D12" w:rsidP="00767D12">
      <w:pPr>
        <w:pStyle w:val="MessageDetails"/>
      </w:pPr>
      <w:r>
        <w:t>Byte 10:</w:t>
      </w:r>
      <w:r>
        <w:tab/>
      </w:r>
      <w:r>
        <w:rPr>
          <w:rStyle w:val="FixedWidthCode"/>
        </w:rPr>
        <w:t>{channel data}</w:t>
      </w:r>
      <w:r>
        <w:t xml:space="preserve"> for Channel 6</w:t>
      </w:r>
      <w:r>
        <w:tab/>
        <w:t>2</w:t>
      </w:r>
    </w:p>
    <w:p w:rsidR="00767D12" w:rsidRDefault="00767D12" w:rsidP="00767D12">
      <w:pPr>
        <w:pStyle w:val="MessageDetails"/>
      </w:pPr>
      <w:r>
        <w:t>Byte 12:</w:t>
      </w:r>
      <w:r>
        <w:tab/>
      </w:r>
      <w:r>
        <w:rPr>
          <w:rStyle w:val="FixedWidthCode"/>
        </w:rPr>
        <w:t>{channel data}</w:t>
      </w:r>
      <w:r>
        <w:t xml:space="preserve"> for Channel 7</w:t>
      </w:r>
      <w:r>
        <w:tab/>
        <w:t>2</w:t>
      </w:r>
    </w:p>
    <w:p w:rsidR="00767D12" w:rsidRDefault="00767D12" w:rsidP="00767D12">
      <w:pPr>
        <w:pStyle w:val="MessageDetails"/>
      </w:pPr>
      <w:r>
        <w:t>Byte 14:</w:t>
      </w:r>
      <w:r>
        <w:tab/>
      </w:r>
      <w:r>
        <w:rPr>
          <w:rStyle w:val="FixedWidthCode"/>
        </w:rPr>
        <w:t>{channel data}</w:t>
      </w:r>
      <w:r>
        <w:t xml:space="preserve"> for Channel 8</w:t>
      </w:r>
      <w:r>
        <w:tab/>
        <w:t>2</w:t>
      </w:r>
    </w:p>
    <w:p w:rsidR="00767D12" w:rsidRDefault="00767D12" w:rsidP="00767D12">
      <w:pPr>
        <w:pStyle w:val="MessageDetails"/>
      </w:pPr>
      <w:r>
        <w:t>Byte 16:</w:t>
      </w:r>
      <w:r>
        <w:tab/>
      </w:r>
      <w:r>
        <w:rPr>
          <w:rStyle w:val="FixedWidthCode"/>
        </w:rPr>
        <w:t>{channel data}</w:t>
      </w:r>
      <w:r>
        <w:t xml:space="preserve"> for Channel 9</w:t>
      </w:r>
      <w:r>
        <w:tab/>
        <w:t>2</w:t>
      </w:r>
    </w:p>
    <w:p w:rsidR="00767D12" w:rsidRDefault="00767D12" w:rsidP="00767D12">
      <w:pPr>
        <w:pStyle w:val="MessageDetails"/>
      </w:pPr>
      <w:r>
        <w:t>Byte 18:</w:t>
      </w:r>
      <w:r>
        <w:tab/>
      </w:r>
      <w:r>
        <w:rPr>
          <w:rStyle w:val="FixedWidthCode"/>
        </w:rPr>
        <w:t>{channel data}</w:t>
      </w:r>
      <w:r>
        <w:t xml:space="preserve"> for Channel 10</w:t>
      </w:r>
      <w:r>
        <w:tab/>
        <w:t>2</w:t>
      </w:r>
    </w:p>
    <w:p w:rsidR="00767D12" w:rsidRDefault="00767D12" w:rsidP="00767D12">
      <w:pPr>
        <w:pStyle w:val="MessageDetails"/>
      </w:pPr>
      <w:r>
        <w:t>Byte 20:</w:t>
      </w:r>
      <w:r>
        <w:tab/>
      </w:r>
      <w:r>
        <w:rPr>
          <w:rStyle w:val="FixedWidthCode"/>
        </w:rPr>
        <w:t>{channel data}</w:t>
      </w:r>
      <w:r>
        <w:t xml:space="preserve"> for Channel 11</w:t>
      </w:r>
      <w:r>
        <w:tab/>
        <w:t>2</w:t>
      </w:r>
    </w:p>
    <w:p w:rsidR="00767D12" w:rsidRDefault="00767D12" w:rsidP="00767D12">
      <w:pPr>
        <w:pStyle w:val="MessageDetails"/>
      </w:pPr>
      <w:r>
        <w:t>Byte 22:</w:t>
      </w:r>
      <w:r>
        <w:tab/>
      </w:r>
      <w:r>
        <w:rPr>
          <w:rStyle w:val="FixedWidthCode"/>
        </w:rPr>
        <w:t>{channel data}</w:t>
      </w:r>
      <w:r>
        <w:t xml:space="preserve"> for Channel 12</w:t>
      </w:r>
      <w:r>
        <w:tab/>
        <w:t>2</w:t>
      </w:r>
    </w:p>
    <w:p w:rsidR="00767D12" w:rsidRDefault="00767D12" w:rsidP="00767D12">
      <w:pPr>
        <w:pStyle w:val="MessageDetails"/>
      </w:pPr>
      <w:r>
        <w:t>Byte 24:</w:t>
      </w:r>
      <w:r>
        <w:tab/>
      </w:r>
      <w:r>
        <w:rPr>
          <w:rStyle w:val="FixedWidthCode"/>
        </w:rPr>
        <w:t>{channel data}</w:t>
      </w:r>
      <w:r>
        <w:t xml:space="preserve"> for Channel 13</w:t>
      </w:r>
      <w:r>
        <w:tab/>
        <w:t>2</w:t>
      </w:r>
    </w:p>
    <w:p w:rsidR="00767D12" w:rsidRDefault="00767D12" w:rsidP="00767D12">
      <w:pPr>
        <w:pStyle w:val="MessageDetails"/>
      </w:pPr>
      <w:r>
        <w:t>Byte 26:</w:t>
      </w:r>
      <w:r>
        <w:tab/>
      </w:r>
      <w:r>
        <w:rPr>
          <w:rStyle w:val="FixedWidthCode"/>
        </w:rPr>
        <w:t>{channel data}</w:t>
      </w:r>
      <w:r>
        <w:t xml:space="preserve"> for Channel 14</w:t>
      </w:r>
      <w:r>
        <w:tab/>
        <w:t>2</w:t>
      </w:r>
    </w:p>
    <w:p w:rsidR="00767D12" w:rsidRDefault="00767D12" w:rsidP="00767D12">
      <w:pPr>
        <w:pStyle w:val="MessageDetails"/>
      </w:pPr>
      <w:r>
        <w:t>Byte 28:</w:t>
      </w:r>
      <w:r>
        <w:tab/>
      </w:r>
      <w:r>
        <w:rPr>
          <w:rStyle w:val="FixedWidthCode"/>
        </w:rPr>
        <w:t>{channel data}</w:t>
      </w:r>
      <w:r>
        <w:t xml:space="preserve"> for Channel 15</w:t>
      </w:r>
      <w:r>
        <w:tab/>
        <w:t>2</w:t>
      </w:r>
    </w:p>
    <w:p w:rsidR="00767D12" w:rsidRDefault="00767D12" w:rsidP="00767D12">
      <w:pPr>
        <w:pStyle w:val="MessageDetails"/>
      </w:pPr>
      <w:r>
        <w:t>Byte 30:</w:t>
      </w:r>
      <w:r>
        <w:tab/>
      </w:r>
      <w:r>
        <w:rPr>
          <w:rStyle w:val="FixedWidthCode"/>
        </w:rPr>
        <w:t>{channel data}</w:t>
      </w:r>
      <w:r>
        <w:t xml:space="preserve"> for Channel 16</w:t>
      </w:r>
      <w:r>
        <w:tab/>
        <w:t>2</w:t>
      </w:r>
    </w:p>
    <w:p w:rsidR="00767D12" w:rsidRDefault="00767D12" w:rsidP="00767D12">
      <w:pPr>
        <w:pStyle w:val="MessageDetails"/>
      </w:pPr>
      <w:r>
        <w:t>Byte 32:</w:t>
      </w:r>
      <w:r>
        <w:tab/>
        <w:t>Monitor A (0 – 15)</w:t>
      </w:r>
      <w:r>
        <w:tab/>
        <w:t>1</w:t>
      </w:r>
    </w:p>
    <w:p w:rsidR="00767D12" w:rsidRDefault="00767D12" w:rsidP="00767D12">
      <w:pPr>
        <w:pStyle w:val="MessageDetails"/>
      </w:pPr>
      <w:r>
        <w:t>Byte 33:</w:t>
      </w:r>
      <w:r>
        <w:tab/>
        <w:t>Monitor B (0 – 15)</w:t>
      </w:r>
      <w:r>
        <w:tab/>
        <w:t>1</w:t>
      </w:r>
    </w:p>
    <w:p w:rsidR="00767D12" w:rsidRDefault="00767D12" w:rsidP="00767D12">
      <w:pPr>
        <w:pStyle w:val="MessageDetails"/>
      </w:pPr>
      <w:r>
        <w:t>Byte 34:</w:t>
      </w:r>
      <w:r>
        <w:tab/>
      </w:r>
      <w:r>
        <w:rPr>
          <w:rStyle w:val="FixedWidthCode"/>
        </w:rPr>
        <w:t>{global bits}</w:t>
      </w:r>
      <w:r>
        <w:tab/>
        <w:t>1</w:t>
      </w:r>
    </w:p>
    <w:p w:rsidR="00767D12" w:rsidRDefault="00767D12" w:rsidP="00767D12">
      <w:pPr>
        <w:pStyle w:val="MessageDetails"/>
      </w:pPr>
    </w:p>
    <w:p w:rsidR="00767D12" w:rsidRDefault="00767D12" w:rsidP="00767D12">
      <w:pPr>
        <w:pStyle w:val="MessageText"/>
        <w:spacing w:before="120" w:after="0"/>
        <w:rPr>
          <w:i/>
          <w:iCs/>
        </w:rPr>
      </w:pPr>
      <w:r>
        <w:rPr>
          <w:i/>
          <w:iCs/>
        </w:rPr>
        <w:t>Protocol 7 (Model 3600):</w:t>
      </w:r>
    </w:p>
    <w:p w:rsidR="00767D12" w:rsidRDefault="00767D12" w:rsidP="00767D12">
      <w:pPr>
        <w:pStyle w:val="MessageHeader"/>
      </w:pPr>
      <w:r>
        <w:t>Program Block Format (36 bytes)</w:t>
      </w:r>
      <w:r>
        <w:tab/>
        <w:t>Length</w:t>
      </w:r>
    </w:p>
    <w:p w:rsidR="00767D12" w:rsidRDefault="00767D12" w:rsidP="00767D12">
      <w:pPr>
        <w:pStyle w:val="MessageDetails"/>
      </w:pPr>
      <w:r>
        <w:t>Byte 0:</w:t>
      </w:r>
      <w:r>
        <w:tab/>
      </w:r>
      <w:r>
        <w:rPr>
          <w:rStyle w:val="FixedWidthCode"/>
        </w:rPr>
        <w:t>{channel data}</w:t>
      </w:r>
      <w:r>
        <w:t xml:space="preserve"> for Channel 1</w:t>
      </w:r>
      <w:r>
        <w:tab/>
        <w:t>2</w:t>
      </w:r>
    </w:p>
    <w:p w:rsidR="00767D12" w:rsidRDefault="00767D12" w:rsidP="00767D12">
      <w:pPr>
        <w:pStyle w:val="MessageDetails"/>
      </w:pPr>
      <w:r>
        <w:t>Byte 2:</w:t>
      </w:r>
      <w:r>
        <w:tab/>
      </w:r>
      <w:r>
        <w:rPr>
          <w:rStyle w:val="FixedWidthCode"/>
        </w:rPr>
        <w:t>{channel data}</w:t>
      </w:r>
      <w:r>
        <w:t xml:space="preserve"> for Channel 2</w:t>
      </w:r>
      <w:r>
        <w:tab/>
        <w:t>2</w:t>
      </w:r>
    </w:p>
    <w:p w:rsidR="00767D12" w:rsidRDefault="00767D12" w:rsidP="00767D12">
      <w:pPr>
        <w:pStyle w:val="MessageDetails"/>
      </w:pPr>
      <w:r>
        <w:t>Byte 4:</w:t>
      </w:r>
      <w:r>
        <w:tab/>
      </w:r>
      <w:r>
        <w:rPr>
          <w:rStyle w:val="FixedWidthCode"/>
        </w:rPr>
        <w:t>{channel data}</w:t>
      </w:r>
      <w:r>
        <w:t xml:space="preserve"> for Channel 3</w:t>
      </w:r>
      <w:r>
        <w:tab/>
        <w:t>2</w:t>
      </w:r>
    </w:p>
    <w:p w:rsidR="00767D12" w:rsidRDefault="00767D12" w:rsidP="00767D12">
      <w:pPr>
        <w:pStyle w:val="MessageDetails"/>
      </w:pPr>
      <w:r>
        <w:t>Byte 6:</w:t>
      </w:r>
      <w:r>
        <w:tab/>
      </w:r>
      <w:r>
        <w:rPr>
          <w:rStyle w:val="FixedWidthCode"/>
        </w:rPr>
        <w:t>{channel data}</w:t>
      </w:r>
      <w:r>
        <w:t xml:space="preserve"> for Channel 4</w:t>
      </w:r>
      <w:r>
        <w:tab/>
        <w:t>2</w:t>
      </w:r>
    </w:p>
    <w:p w:rsidR="00767D12" w:rsidRDefault="00767D12" w:rsidP="00767D12">
      <w:pPr>
        <w:pStyle w:val="MessageDetails"/>
      </w:pPr>
      <w:r>
        <w:t>Byte 8:</w:t>
      </w:r>
      <w:r>
        <w:tab/>
      </w:r>
      <w:r>
        <w:rPr>
          <w:rStyle w:val="FixedWidthCode"/>
        </w:rPr>
        <w:t>{channel data}</w:t>
      </w:r>
      <w:r>
        <w:t xml:space="preserve"> for Channel 5</w:t>
      </w:r>
      <w:r>
        <w:tab/>
        <w:t>2</w:t>
      </w:r>
    </w:p>
    <w:p w:rsidR="00767D12" w:rsidRDefault="00767D12" w:rsidP="00767D12">
      <w:pPr>
        <w:pStyle w:val="MessageDetails"/>
      </w:pPr>
      <w:r>
        <w:t>Byte 10:</w:t>
      </w:r>
      <w:r>
        <w:tab/>
      </w:r>
      <w:r>
        <w:rPr>
          <w:rStyle w:val="FixedWidthCode"/>
        </w:rPr>
        <w:t>{channel data}</w:t>
      </w:r>
      <w:r>
        <w:t xml:space="preserve"> for Channel 6</w:t>
      </w:r>
      <w:r>
        <w:tab/>
        <w:t>2</w:t>
      </w:r>
    </w:p>
    <w:p w:rsidR="00767D12" w:rsidRDefault="00767D12" w:rsidP="00767D12">
      <w:pPr>
        <w:pStyle w:val="MessageDetails"/>
      </w:pPr>
      <w:r>
        <w:t>Byte 12:</w:t>
      </w:r>
      <w:r>
        <w:tab/>
      </w:r>
      <w:r>
        <w:rPr>
          <w:rStyle w:val="FixedWidthCode"/>
        </w:rPr>
        <w:t>{channel data}</w:t>
      </w:r>
      <w:r>
        <w:t xml:space="preserve"> for Channel 7</w:t>
      </w:r>
      <w:r>
        <w:tab/>
        <w:t>2</w:t>
      </w:r>
    </w:p>
    <w:p w:rsidR="00767D12" w:rsidRDefault="00767D12" w:rsidP="00767D12">
      <w:pPr>
        <w:pStyle w:val="MessageDetails"/>
      </w:pPr>
      <w:r>
        <w:t>Byte 14:</w:t>
      </w:r>
      <w:r>
        <w:tab/>
      </w:r>
      <w:r>
        <w:rPr>
          <w:rStyle w:val="FixedWidthCode"/>
        </w:rPr>
        <w:t>{channel data}</w:t>
      </w:r>
      <w:r>
        <w:t xml:space="preserve"> for Channel 8</w:t>
      </w:r>
      <w:r>
        <w:tab/>
        <w:t>2</w:t>
      </w:r>
    </w:p>
    <w:p w:rsidR="00767D12" w:rsidRDefault="00767D12" w:rsidP="00767D12">
      <w:pPr>
        <w:pStyle w:val="MessageDetails"/>
      </w:pPr>
      <w:r>
        <w:t>Byte 16:</w:t>
      </w:r>
      <w:r>
        <w:tab/>
      </w:r>
      <w:r>
        <w:rPr>
          <w:rStyle w:val="FixedWidthCode"/>
        </w:rPr>
        <w:t>{channel data}</w:t>
      </w:r>
      <w:r>
        <w:t xml:space="preserve"> for Channel 9</w:t>
      </w:r>
      <w:r>
        <w:tab/>
        <w:t>2</w:t>
      </w:r>
    </w:p>
    <w:p w:rsidR="00767D12" w:rsidRDefault="00767D12" w:rsidP="00767D12">
      <w:pPr>
        <w:pStyle w:val="MessageDetails"/>
      </w:pPr>
      <w:r>
        <w:t>Byte 18:</w:t>
      </w:r>
      <w:r>
        <w:tab/>
      </w:r>
      <w:r>
        <w:rPr>
          <w:rStyle w:val="FixedWidthCode"/>
        </w:rPr>
        <w:t>{channel data}</w:t>
      </w:r>
      <w:r>
        <w:t xml:space="preserve"> for Channel 10</w:t>
      </w:r>
      <w:r>
        <w:tab/>
        <w:t>2</w:t>
      </w:r>
    </w:p>
    <w:p w:rsidR="00767D12" w:rsidRDefault="00767D12" w:rsidP="00767D12">
      <w:pPr>
        <w:pStyle w:val="MessageDetails"/>
      </w:pPr>
      <w:r>
        <w:t>Byte 20:</w:t>
      </w:r>
      <w:r>
        <w:tab/>
      </w:r>
      <w:r>
        <w:rPr>
          <w:rStyle w:val="FixedWidthCode"/>
        </w:rPr>
        <w:t>{channel data}</w:t>
      </w:r>
      <w:r>
        <w:t xml:space="preserve"> for Channel 11</w:t>
      </w:r>
      <w:r>
        <w:tab/>
        <w:t>2</w:t>
      </w:r>
    </w:p>
    <w:p w:rsidR="00767D12" w:rsidRDefault="00767D12" w:rsidP="00767D12">
      <w:pPr>
        <w:pStyle w:val="MessageDetails"/>
      </w:pPr>
      <w:r>
        <w:t>Byte 22:</w:t>
      </w:r>
      <w:r>
        <w:tab/>
      </w:r>
      <w:r>
        <w:rPr>
          <w:rStyle w:val="FixedWidthCode"/>
        </w:rPr>
        <w:t>{channel data}</w:t>
      </w:r>
      <w:r>
        <w:t xml:space="preserve"> for Channel 12</w:t>
      </w:r>
      <w:r>
        <w:tab/>
        <w:t>2</w:t>
      </w:r>
    </w:p>
    <w:p w:rsidR="00767D12" w:rsidRDefault="00767D12" w:rsidP="00767D12">
      <w:pPr>
        <w:pStyle w:val="MessageDetails"/>
      </w:pPr>
      <w:r>
        <w:t>Byte 24:</w:t>
      </w:r>
      <w:r>
        <w:tab/>
      </w:r>
      <w:r>
        <w:rPr>
          <w:rStyle w:val="FixedWidthCode"/>
        </w:rPr>
        <w:t>{channel data}</w:t>
      </w:r>
      <w:r>
        <w:t xml:space="preserve"> for Channel 13</w:t>
      </w:r>
      <w:r>
        <w:tab/>
        <w:t>2</w:t>
      </w:r>
    </w:p>
    <w:p w:rsidR="00767D12" w:rsidRDefault="00767D12" w:rsidP="00767D12">
      <w:pPr>
        <w:pStyle w:val="MessageDetails"/>
      </w:pPr>
      <w:r>
        <w:t>Byte 26:</w:t>
      </w:r>
      <w:r>
        <w:tab/>
      </w:r>
      <w:r>
        <w:rPr>
          <w:rStyle w:val="FixedWidthCode"/>
        </w:rPr>
        <w:t>{channel data}</w:t>
      </w:r>
      <w:r>
        <w:t xml:space="preserve"> for Channel 14</w:t>
      </w:r>
      <w:r>
        <w:tab/>
        <w:t>2</w:t>
      </w:r>
    </w:p>
    <w:p w:rsidR="00767D12" w:rsidRDefault="00767D12" w:rsidP="00767D12">
      <w:pPr>
        <w:pStyle w:val="MessageDetails"/>
      </w:pPr>
      <w:r>
        <w:t>Byte 28:</w:t>
      </w:r>
      <w:r>
        <w:tab/>
      </w:r>
      <w:r>
        <w:rPr>
          <w:rStyle w:val="FixedWidthCode"/>
        </w:rPr>
        <w:t>{channel data}</w:t>
      </w:r>
      <w:r>
        <w:t xml:space="preserve"> for Channel 15</w:t>
      </w:r>
      <w:r>
        <w:tab/>
        <w:t>2</w:t>
      </w:r>
    </w:p>
    <w:p w:rsidR="00767D12" w:rsidRDefault="00767D12" w:rsidP="00767D12">
      <w:pPr>
        <w:pStyle w:val="MessageDetails"/>
      </w:pPr>
      <w:r>
        <w:lastRenderedPageBreak/>
        <w:t>Byte 30:</w:t>
      </w:r>
      <w:r>
        <w:tab/>
      </w:r>
      <w:r>
        <w:rPr>
          <w:rStyle w:val="FixedWidthCode"/>
        </w:rPr>
        <w:t>{channel data}</w:t>
      </w:r>
      <w:r>
        <w:t xml:space="preserve"> for Channel 16</w:t>
      </w:r>
      <w:r>
        <w:tab/>
        <w:t>2</w:t>
      </w:r>
    </w:p>
    <w:p w:rsidR="00767D12" w:rsidRDefault="00767D12" w:rsidP="00767D12">
      <w:pPr>
        <w:pStyle w:val="MessageDetails"/>
      </w:pPr>
      <w:r>
        <w:t>Byte 32:</w:t>
      </w:r>
      <w:r>
        <w:tab/>
        <w:t>Monitor A (0 – 15)</w:t>
      </w:r>
      <w:r>
        <w:tab/>
        <w:t>1</w:t>
      </w:r>
    </w:p>
    <w:p w:rsidR="00767D12" w:rsidRDefault="00767D12" w:rsidP="00767D12">
      <w:pPr>
        <w:pStyle w:val="MessageDetails"/>
      </w:pPr>
      <w:r>
        <w:t>Byte 33:</w:t>
      </w:r>
      <w:r>
        <w:tab/>
        <w:t>Monitor B (0 – 15)</w:t>
      </w:r>
      <w:r>
        <w:tab/>
        <w:t>1</w:t>
      </w:r>
    </w:p>
    <w:p w:rsidR="00767D12" w:rsidRDefault="00767D12" w:rsidP="00767D12">
      <w:pPr>
        <w:pStyle w:val="MessageDetails"/>
      </w:pPr>
      <w:r>
        <w:t>Byte 34:</w:t>
      </w:r>
      <w:r>
        <w:tab/>
      </w:r>
      <w:r>
        <w:rPr>
          <w:rStyle w:val="FixedWidthCode"/>
        </w:rPr>
        <w:t>{global bits}</w:t>
      </w:r>
      <w:r>
        <w:tab/>
        <w:t>1</w:t>
      </w:r>
    </w:p>
    <w:p w:rsidR="00767D12" w:rsidRDefault="00767D12" w:rsidP="00767D12">
      <w:pPr>
        <w:pStyle w:val="MessageDetails"/>
      </w:pPr>
      <w:r>
        <w:t>Byte 35:</w:t>
      </w:r>
      <w:r>
        <w:tab/>
      </w:r>
      <w:r>
        <w:rPr>
          <w:rStyle w:val="FixedWidthCode"/>
        </w:rPr>
        <w:t>{global reference}</w:t>
      </w:r>
      <w:r>
        <w:tab/>
        <w:t>1</w:t>
      </w:r>
    </w:p>
    <w:p w:rsidR="00767D12" w:rsidRDefault="00767D12" w:rsidP="00767D12">
      <w:pPr>
        <w:pStyle w:val="MessageDetails"/>
      </w:pPr>
    </w:p>
    <w:p w:rsidR="00767D12" w:rsidRDefault="00767D12" w:rsidP="00767D12">
      <w:pPr>
        <w:pStyle w:val="Heading2"/>
      </w:pPr>
      <w:r>
        <w:br w:type="page"/>
      </w:r>
      <w:bookmarkStart w:id="21" w:name="_Toc136750055"/>
      <w:r>
        <w:lastRenderedPageBreak/>
        <w:t>{</w:t>
      </w:r>
      <w:proofErr w:type="gramStart"/>
      <w:r>
        <w:t>channel</w:t>
      </w:r>
      <w:proofErr w:type="gramEnd"/>
      <w:r>
        <w:t xml:space="preserve"> data}</w:t>
      </w:r>
      <w:bookmarkEnd w:id="21"/>
    </w:p>
    <w:p w:rsidR="00767D12" w:rsidRDefault="00767D12" w:rsidP="00767D12">
      <w:pPr>
        <w:pStyle w:val="MessageText"/>
      </w:pPr>
      <w:r>
        <w:t>The channel data consists of 2 bytes which completely describe the settings for a single channel.  The High Pass Filter, Low Pass Filter, and Gain settings are transmitted as values which can be referenced on the following tables to find the actual settings that should displayed for the corresponding value.</w:t>
      </w:r>
    </w:p>
    <w:p w:rsidR="00767D12" w:rsidRDefault="00767D12" w:rsidP="00767D12">
      <w:pPr>
        <w:pStyle w:val="MessageHeader"/>
        <w:tabs>
          <w:tab w:val="clear" w:pos="1440"/>
          <w:tab w:val="clear" w:pos="7200"/>
          <w:tab w:val="center" w:pos="720"/>
          <w:tab w:val="center" w:pos="1800"/>
          <w:tab w:val="left" w:pos="2700"/>
          <w:tab w:val="center" w:pos="7920"/>
        </w:tabs>
      </w:pPr>
      <w:r>
        <w:tab/>
        <w:t>Byte</w:t>
      </w:r>
      <w:r>
        <w:tab/>
        <w:t>Mask</w:t>
      </w:r>
      <w:r>
        <w:tab/>
        <w:t>Description</w:t>
      </w:r>
      <w:r>
        <w:tab/>
        <w:t># of Bits</w:t>
      </w:r>
    </w:p>
    <w:p w:rsidR="00767D12" w:rsidRDefault="00767D12" w:rsidP="00767D12">
      <w:pPr>
        <w:pStyle w:val="MessageDetails"/>
        <w:tabs>
          <w:tab w:val="clear" w:pos="1440"/>
          <w:tab w:val="clear" w:pos="7200"/>
          <w:tab w:val="center" w:pos="720"/>
          <w:tab w:val="center" w:pos="1800"/>
          <w:tab w:val="left" w:pos="2700"/>
          <w:tab w:val="left" w:pos="4320"/>
          <w:tab w:val="center" w:pos="7920"/>
        </w:tabs>
      </w:pPr>
      <w:r>
        <w:tab/>
        <w:t>0</w:t>
      </w:r>
      <w:r>
        <w:tab/>
        <w:t>0x80</w:t>
      </w:r>
      <w:r>
        <w:tab/>
        <w:t>Notch Filter</w:t>
      </w:r>
      <w:r>
        <w:tab/>
        <w:t>1 = On</w:t>
      </w:r>
      <w:r>
        <w:tab/>
        <w:t>1</w:t>
      </w:r>
    </w:p>
    <w:p w:rsidR="00767D12" w:rsidRDefault="00767D12" w:rsidP="00767D12">
      <w:pPr>
        <w:pStyle w:val="MessageDetails"/>
        <w:tabs>
          <w:tab w:val="clear" w:pos="1440"/>
          <w:tab w:val="clear" w:pos="7200"/>
          <w:tab w:val="center" w:pos="720"/>
          <w:tab w:val="center" w:pos="1800"/>
          <w:tab w:val="left" w:pos="2700"/>
          <w:tab w:val="left" w:pos="4320"/>
          <w:tab w:val="center" w:pos="7920"/>
        </w:tabs>
      </w:pPr>
      <w:r>
        <w:tab/>
      </w:r>
      <w:r>
        <w:tab/>
      </w:r>
      <w:r>
        <w:tab/>
      </w:r>
      <w:r>
        <w:tab/>
        <w:t>0 = Off</w:t>
      </w:r>
    </w:p>
    <w:p w:rsidR="00767D12" w:rsidRDefault="00767D12" w:rsidP="00767D12">
      <w:pPr>
        <w:pStyle w:val="MessageDetails"/>
        <w:tabs>
          <w:tab w:val="clear" w:pos="1440"/>
          <w:tab w:val="clear" w:pos="7200"/>
          <w:tab w:val="center" w:pos="720"/>
          <w:tab w:val="center" w:pos="1800"/>
          <w:tab w:val="left" w:pos="2700"/>
          <w:tab w:val="left" w:pos="4320"/>
          <w:tab w:val="center" w:pos="7920"/>
        </w:tabs>
      </w:pPr>
    </w:p>
    <w:p w:rsidR="00767D12" w:rsidRDefault="00767D12" w:rsidP="00767D12">
      <w:pPr>
        <w:pStyle w:val="MessageDetails"/>
        <w:tabs>
          <w:tab w:val="clear" w:pos="1440"/>
          <w:tab w:val="clear" w:pos="7200"/>
          <w:tab w:val="center" w:pos="720"/>
          <w:tab w:val="center" w:pos="1800"/>
          <w:tab w:val="left" w:pos="2700"/>
          <w:tab w:val="center" w:pos="7920"/>
        </w:tabs>
      </w:pPr>
      <w:r>
        <w:tab/>
        <w:t>0</w:t>
      </w:r>
      <w:r>
        <w:tab/>
        <w:t>0x70</w:t>
      </w:r>
      <w:r>
        <w:tab/>
        <w:t>High Pass Filter</w:t>
      </w:r>
      <w:r>
        <w:tab/>
        <w:t>3</w:t>
      </w:r>
    </w:p>
    <w:p w:rsidR="00767D12" w:rsidRDefault="00767D12" w:rsidP="00767D12">
      <w:pPr>
        <w:pStyle w:val="MessageDetails"/>
        <w:tabs>
          <w:tab w:val="clear" w:pos="1440"/>
          <w:tab w:val="clear" w:pos="7200"/>
          <w:tab w:val="center" w:pos="720"/>
          <w:tab w:val="center" w:pos="1800"/>
          <w:tab w:val="left" w:pos="2700"/>
          <w:tab w:val="center" w:pos="7920"/>
        </w:tabs>
      </w:pPr>
      <w:r>
        <w:tab/>
        <w:t>0</w:t>
      </w:r>
      <w:r>
        <w:tab/>
        <w:t>0x0E</w:t>
      </w:r>
      <w:r>
        <w:tab/>
        <w:t>Low Pass Filter</w:t>
      </w:r>
      <w:r>
        <w:tab/>
        <w:t>3</w:t>
      </w:r>
    </w:p>
    <w:p w:rsidR="00767D12" w:rsidRDefault="00767D12" w:rsidP="00767D12">
      <w:pPr>
        <w:pStyle w:val="MessageDetails"/>
        <w:tabs>
          <w:tab w:val="clear" w:pos="1440"/>
          <w:tab w:val="clear" w:pos="7200"/>
          <w:tab w:val="center" w:pos="720"/>
          <w:tab w:val="center" w:pos="1800"/>
          <w:tab w:val="left" w:pos="2700"/>
          <w:tab w:val="center" w:pos="7920"/>
        </w:tabs>
      </w:pPr>
      <w:r>
        <w:tab/>
        <w:t>0</w:t>
      </w:r>
      <w:r>
        <w:tab/>
        <w:t>0x01</w:t>
      </w:r>
      <w:r>
        <w:tab/>
        <w:t>Reserved (must be 0)</w:t>
      </w:r>
      <w:r>
        <w:tab/>
        <w:t>1</w:t>
      </w:r>
    </w:p>
    <w:p w:rsidR="00767D12" w:rsidRDefault="00767D12" w:rsidP="00767D12">
      <w:pPr>
        <w:pStyle w:val="MessageDetails"/>
        <w:tabs>
          <w:tab w:val="clear" w:pos="1440"/>
          <w:tab w:val="clear" w:pos="7200"/>
          <w:tab w:val="center" w:pos="720"/>
          <w:tab w:val="center" w:pos="1800"/>
          <w:tab w:val="left" w:pos="2700"/>
          <w:tab w:val="center" w:pos="7920"/>
        </w:tabs>
      </w:pPr>
    </w:p>
    <w:p w:rsidR="00767D12" w:rsidRDefault="00767D12" w:rsidP="00767D12">
      <w:pPr>
        <w:pStyle w:val="MessageDetails"/>
        <w:tabs>
          <w:tab w:val="clear" w:pos="1440"/>
          <w:tab w:val="clear" w:pos="7200"/>
          <w:tab w:val="center" w:pos="720"/>
          <w:tab w:val="center" w:pos="1800"/>
          <w:tab w:val="left" w:pos="2700"/>
          <w:tab w:val="left" w:pos="3960"/>
          <w:tab w:val="center" w:pos="7920"/>
        </w:tabs>
      </w:pPr>
      <w:r>
        <w:tab/>
        <w:t>1</w:t>
      </w:r>
      <w:r>
        <w:tab/>
        <w:t>0x80</w:t>
      </w:r>
      <w:r>
        <w:tab/>
        <w:t>Reference</w:t>
      </w:r>
      <w:r>
        <w:tab/>
        <w:t>1 = Common Bus</w:t>
      </w:r>
      <w:r>
        <w:tab/>
        <w:t>1</w:t>
      </w:r>
    </w:p>
    <w:p w:rsidR="00767D12" w:rsidRDefault="00767D12" w:rsidP="00767D12">
      <w:pPr>
        <w:pStyle w:val="MessageDetails"/>
        <w:tabs>
          <w:tab w:val="clear" w:pos="1440"/>
          <w:tab w:val="clear" w:pos="7200"/>
          <w:tab w:val="center" w:pos="720"/>
          <w:tab w:val="center" w:pos="1800"/>
          <w:tab w:val="left" w:pos="2700"/>
          <w:tab w:val="left" w:pos="3960"/>
          <w:tab w:val="center" w:pos="7920"/>
        </w:tabs>
      </w:pPr>
      <w:r>
        <w:tab/>
      </w:r>
      <w:r>
        <w:tab/>
      </w:r>
      <w:r>
        <w:tab/>
      </w:r>
      <w:r>
        <w:tab/>
        <w:t xml:space="preserve">0 = Channel Reference </w:t>
      </w:r>
      <w:r>
        <w:rPr>
          <w:i/>
          <w:iCs/>
        </w:rPr>
        <w:t>(Model 3500)</w:t>
      </w:r>
    </w:p>
    <w:p w:rsidR="00767D12" w:rsidRDefault="00767D12" w:rsidP="00767D12">
      <w:pPr>
        <w:pStyle w:val="MessageDetails"/>
        <w:tabs>
          <w:tab w:val="clear" w:pos="1440"/>
          <w:tab w:val="clear" w:pos="7200"/>
          <w:tab w:val="center" w:pos="720"/>
          <w:tab w:val="center" w:pos="1800"/>
          <w:tab w:val="left" w:pos="2700"/>
          <w:tab w:val="left" w:pos="3960"/>
          <w:tab w:val="center" w:pos="7920"/>
        </w:tabs>
      </w:pPr>
      <w:r>
        <w:tab/>
      </w:r>
      <w:r>
        <w:tab/>
      </w:r>
      <w:r>
        <w:tab/>
      </w:r>
      <w:r>
        <w:tab/>
        <w:t xml:space="preserve">0 = Ground </w:t>
      </w:r>
      <w:r>
        <w:rPr>
          <w:i/>
          <w:iCs/>
        </w:rPr>
        <w:t>(Model 3600)</w:t>
      </w:r>
    </w:p>
    <w:p w:rsidR="00767D12" w:rsidRDefault="00767D12" w:rsidP="00767D12">
      <w:pPr>
        <w:pStyle w:val="MessageDetails"/>
        <w:tabs>
          <w:tab w:val="clear" w:pos="1440"/>
          <w:tab w:val="clear" w:pos="7200"/>
          <w:tab w:val="center" w:pos="720"/>
          <w:tab w:val="center" w:pos="1800"/>
          <w:tab w:val="left" w:pos="2700"/>
          <w:tab w:val="left" w:pos="4320"/>
          <w:tab w:val="center" w:pos="7920"/>
        </w:tabs>
      </w:pPr>
    </w:p>
    <w:p w:rsidR="00767D12" w:rsidRDefault="00767D12" w:rsidP="00767D12">
      <w:pPr>
        <w:pStyle w:val="MessageDetails"/>
        <w:tabs>
          <w:tab w:val="clear" w:pos="1440"/>
          <w:tab w:val="clear" w:pos="7200"/>
          <w:tab w:val="center" w:pos="720"/>
          <w:tab w:val="center" w:pos="1800"/>
          <w:tab w:val="left" w:pos="2700"/>
          <w:tab w:val="left" w:pos="3600"/>
          <w:tab w:val="center" w:pos="7920"/>
        </w:tabs>
      </w:pPr>
      <w:r>
        <w:tab/>
        <w:t>1</w:t>
      </w:r>
      <w:r>
        <w:tab/>
        <w:t>0x60</w:t>
      </w:r>
      <w:r>
        <w:tab/>
        <w:t>Mode</w:t>
      </w:r>
      <w:r>
        <w:tab/>
        <w:t>00 = Off</w:t>
      </w:r>
      <w:r>
        <w:tab/>
        <w:t>2</w:t>
      </w:r>
    </w:p>
    <w:p w:rsidR="00767D12" w:rsidRDefault="00767D12" w:rsidP="00767D12">
      <w:pPr>
        <w:pStyle w:val="MessageDetails"/>
        <w:tabs>
          <w:tab w:val="clear" w:pos="1440"/>
          <w:tab w:val="clear" w:pos="7200"/>
          <w:tab w:val="center" w:pos="720"/>
          <w:tab w:val="center" w:pos="1800"/>
          <w:tab w:val="left" w:pos="2700"/>
          <w:tab w:val="left" w:pos="3600"/>
          <w:tab w:val="center" w:pos="7920"/>
        </w:tabs>
      </w:pPr>
      <w:r>
        <w:tab/>
      </w:r>
      <w:r>
        <w:tab/>
      </w:r>
      <w:r>
        <w:tab/>
      </w:r>
      <w:r>
        <w:tab/>
        <w:t>01 = Record</w:t>
      </w:r>
    </w:p>
    <w:p w:rsidR="00767D12" w:rsidRDefault="00767D12" w:rsidP="00767D12">
      <w:pPr>
        <w:pStyle w:val="MessageDetails"/>
        <w:tabs>
          <w:tab w:val="clear" w:pos="1440"/>
          <w:tab w:val="clear" w:pos="7200"/>
          <w:tab w:val="center" w:pos="720"/>
          <w:tab w:val="center" w:pos="1800"/>
          <w:tab w:val="left" w:pos="2700"/>
          <w:tab w:val="left" w:pos="3600"/>
          <w:tab w:val="center" w:pos="7920"/>
        </w:tabs>
      </w:pPr>
      <w:r>
        <w:tab/>
      </w:r>
      <w:r>
        <w:tab/>
      </w:r>
      <w:r>
        <w:tab/>
      </w:r>
      <w:r>
        <w:tab/>
        <w:t>10 = Stimulate</w:t>
      </w:r>
    </w:p>
    <w:p w:rsidR="00767D12" w:rsidRDefault="00767D12" w:rsidP="00767D12">
      <w:pPr>
        <w:pStyle w:val="MessageDetails"/>
        <w:tabs>
          <w:tab w:val="clear" w:pos="1440"/>
          <w:tab w:val="clear" w:pos="7200"/>
          <w:tab w:val="center" w:pos="720"/>
          <w:tab w:val="center" w:pos="1800"/>
          <w:tab w:val="left" w:pos="2700"/>
          <w:tab w:val="left" w:pos="3600"/>
          <w:tab w:val="center" w:pos="7920"/>
        </w:tabs>
      </w:pPr>
    </w:p>
    <w:p w:rsidR="00767D12" w:rsidRDefault="00767D12" w:rsidP="00767D12">
      <w:pPr>
        <w:pStyle w:val="MessageDetails"/>
        <w:tabs>
          <w:tab w:val="clear" w:pos="1440"/>
          <w:tab w:val="clear" w:pos="7200"/>
          <w:tab w:val="center" w:pos="720"/>
          <w:tab w:val="center" w:pos="1800"/>
          <w:tab w:val="left" w:pos="2700"/>
          <w:tab w:val="center" w:pos="7920"/>
        </w:tabs>
      </w:pPr>
      <w:r>
        <w:tab/>
        <w:t>1</w:t>
      </w:r>
      <w:r>
        <w:tab/>
        <w:t>0x1E</w:t>
      </w:r>
      <w:r>
        <w:tab/>
        <w:t>Gain</w:t>
      </w:r>
      <w:r>
        <w:tab/>
        <w:t>4</w:t>
      </w:r>
    </w:p>
    <w:p w:rsidR="00767D12" w:rsidRDefault="00767D12" w:rsidP="00767D12">
      <w:pPr>
        <w:pStyle w:val="MessageDetails"/>
        <w:tabs>
          <w:tab w:val="clear" w:pos="1440"/>
          <w:tab w:val="clear" w:pos="7200"/>
          <w:tab w:val="center" w:pos="720"/>
          <w:tab w:val="center" w:pos="1800"/>
          <w:tab w:val="left" w:pos="2700"/>
          <w:tab w:val="center" w:pos="7920"/>
        </w:tabs>
      </w:pPr>
      <w:r>
        <w:tab/>
        <w:t>1</w:t>
      </w:r>
      <w:r>
        <w:tab/>
        <w:t>0x01</w:t>
      </w:r>
      <w:r>
        <w:tab/>
        <w:t>Reserved (must be 0)</w:t>
      </w:r>
      <w:r>
        <w:tab/>
        <w:t>1</w:t>
      </w:r>
    </w:p>
    <w:p w:rsidR="00767D12" w:rsidRDefault="00767D12" w:rsidP="00767D12">
      <w:pPr>
        <w:pStyle w:val="MessageText"/>
        <w:tabs>
          <w:tab w:val="center" w:pos="2700"/>
          <w:tab w:val="left" w:pos="3600"/>
        </w:tabs>
      </w:pPr>
    </w:p>
    <w:p w:rsidR="00767D12" w:rsidRDefault="00767D12" w:rsidP="00767D12">
      <w:pPr>
        <w:pStyle w:val="MessageText"/>
        <w:tabs>
          <w:tab w:val="center" w:pos="2700"/>
          <w:tab w:val="left" w:pos="3600"/>
        </w:tabs>
      </w:pPr>
      <w:r>
        <w:t xml:space="preserve">The following chart lists the settings that correspond to the values transmitted in the channel data block under the standard production configuration of the hardware.  Customized instruments may implement different settings for the data values.  Detailed information regarding specific customized units can be obtained through the </w:t>
      </w:r>
      <w:r>
        <w:rPr>
          <w:rStyle w:val="FixedWidthCode"/>
        </w:rPr>
        <w:t xml:space="preserve">{hardware </w:t>
      </w:r>
      <w:proofErr w:type="spellStart"/>
      <w:r>
        <w:rPr>
          <w:rStyle w:val="FixedWidthCode"/>
        </w:rPr>
        <w:t>config</w:t>
      </w:r>
      <w:proofErr w:type="spellEnd"/>
      <w:r>
        <w:rPr>
          <w:rStyle w:val="FixedWidthCode"/>
        </w:rPr>
        <w:t xml:space="preserve"> block}</w:t>
      </w:r>
      <w:r>
        <w:t>.  The High Pass and Low Pass Filters support 8 settings (data values 0 – 7) and the Gain supports either 11 or 13 settings (data values 0 – 10 or 0 – 12).</w:t>
      </w:r>
    </w:p>
    <w:p w:rsidR="00767D12" w:rsidRDefault="00767D12" w:rsidP="00767D12">
      <w:pPr>
        <w:pStyle w:val="MessageHeader"/>
        <w:tabs>
          <w:tab w:val="clear" w:pos="1440"/>
          <w:tab w:val="clear" w:pos="7200"/>
          <w:tab w:val="center" w:pos="360"/>
          <w:tab w:val="center" w:pos="1980"/>
          <w:tab w:val="center" w:pos="3960"/>
          <w:tab w:val="center" w:pos="5940"/>
          <w:tab w:val="center" w:pos="7560"/>
        </w:tabs>
        <w:ind w:left="360" w:hanging="180"/>
        <w:rPr>
          <w:i/>
          <w:iCs/>
          <w:u w:val="none"/>
        </w:rPr>
      </w:pPr>
      <w:r>
        <w:rPr>
          <w:i/>
          <w:iCs/>
          <w:u w:val="none"/>
        </w:rPr>
        <w:tab/>
      </w:r>
      <w:r>
        <w:rPr>
          <w:i/>
          <w:iCs/>
          <w:u w:val="none"/>
        </w:rPr>
        <w:tab/>
      </w:r>
      <w:r>
        <w:rPr>
          <w:i/>
          <w:iCs/>
          <w:u w:val="none"/>
        </w:rPr>
        <w:tab/>
      </w:r>
      <w:r>
        <w:rPr>
          <w:i/>
          <w:iCs/>
          <w:u w:val="none"/>
        </w:rPr>
        <w:tab/>
        <w:t>Protocol 5, 6</w:t>
      </w:r>
      <w:r>
        <w:rPr>
          <w:i/>
          <w:iCs/>
          <w:u w:val="none"/>
        </w:rPr>
        <w:tab/>
        <w:t>Protocol 7</w:t>
      </w:r>
    </w:p>
    <w:p w:rsidR="00767D12" w:rsidRDefault="00767D12" w:rsidP="00767D12">
      <w:pPr>
        <w:pStyle w:val="MessageHeader"/>
        <w:tabs>
          <w:tab w:val="clear" w:pos="1440"/>
          <w:tab w:val="clear" w:pos="7200"/>
          <w:tab w:val="center" w:pos="360"/>
          <w:tab w:val="center" w:pos="1980"/>
          <w:tab w:val="center" w:pos="3960"/>
          <w:tab w:val="center" w:pos="5940"/>
          <w:tab w:val="center" w:pos="7560"/>
        </w:tabs>
        <w:ind w:left="360" w:hanging="180"/>
      </w:pPr>
      <w:r>
        <w:tab/>
        <w:t>Value</w:t>
      </w:r>
      <w:r>
        <w:tab/>
        <w:t>High Pass Setting</w:t>
      </w:r>
      <w:r>
        <w:tab/>
        <w:t>Low Pass Setting</w:t>
      </w:r>
      <w:r>
        <w:tab/>
        <w:t>Gain Setting</w:t>
      </w:r>
      <w:r>
        <w:tab/>
        <w:t>Gain Setting</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tab/>
      </w:r>
      <w:r>
        <w:rPr>
          <w:lang w:val="es-MX"/>
        </w:rPr>
        <w:t>0</w:t>
      </w:r>
      <w:r>
        <w:rPr>
          <w:lang w:val="es-MX"/>
        </w:rPr>
        <w:tab/>
        <w:t>0.3 Hz</w:t>
      </w:r>
      <w:r>
        <w:rPr>
          <w:lang w:val="es-MX"/>
        </w:rPr>
        <w:tab/>
        <w:t>100 Hz</w:t>
      </w:r>
      <w:r>
        <w:rPr>
          <w:lang w:val="es-MX"/>
        </w:rPr>
        <w:tab/>
        <w:t>2</w:t>
      </w:r>
      <w:r>
        <w:rPr>
          <w:lang w:val="es-MX"/>
        </w:rPr>
        <w:tab/>
        <w:t>10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1</w:t>
      </w:r>
      <w:r>
        <w:rPr>
          <w:lang w:val="es-MX"/>
        </w:rPr>
        <w:tab/>
        <w:t>1 Hz</w:t>
      </w:r>
      <w:r>
        <w:rPr>
          <w:lang w:val="es-MX"/>
        </w:rPr>
        <w:tab/>
        <w:t>300 Hz</w:t>
      </w:r>
      <w:r>
        <w:rPr>
          <w:lang w:val="es-MX"/>
        </w:rPr>
        <w:tab/>
        <w:t>4</w:t>
      </w:r>
      <w:r>
        <w:rPr>
          <w:lang w:val="es-MX"/>
        </w:rPr>
        <w:tab/>
        <w:t>20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2</w:t>
      </w:r>
      <w:r>
        <w:rPr>
          <w:lang w:val="es-MX"/>
        </w:rPr>
        <w:tab/>
        <w:t>3 Hz</w:t>
      </w:r>
      <w:r>
        <w:rPr>
          <w:lang w:val="es-MX"/>
        </w:rPr>
        <w:tab/>
        <w:t>500 Hz</w:t>
      </w:r>
      <w:r>
        <w:rPr>
          <w:lang w:val="es-MX"/>
        </w:rPr>
        <w:tab/>
        <w:t>10</w:t>
      </w:r>
      <w:r>
        <w:rPr>
          <w:lang w:val="es-MX"/>
        </w:rPr>
        <w:tab/>
        <w:t>50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3</w:t>
      </w:r>
      <w:r>
        <w:rPr>
          <w:lang w:val="es-MX"/>
        </w:rPr>
        <w:tab/>
        <w:t>10 Hz</w:t>
      </w:r>
      <w:r>
        <w:rPr>
          <w:lang w:val="es-MX"/>
        </w:rPr>
        <w:tab/>
        <w:t>1 kHz</w:t>
      </w:r>
      <w:r>
        <w:rPr>
          <w:lang w:val="es-MX"/>
        </w:rPr>
        <w:tab/>
        <w:t>20</w:t>
      </w:r>
      <w:r>
        <w:rPr>
          <w:lang w:val="es-MX"/>
        </w:rPr>
        <w:tab/>
        <w:t>100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4</w:t>
      </w:r>
      <w:r>
        <w:rPr>
          <w:lang w:val="es-MX"/>
        </w:rPr>
        <w:tab/>
        <w:t>30 Hz</w:t>
      </w:r>
      <w:r>
        <w:rPr>
          <w:lang w:val="es-MX"/>
        </w:rPr>
        <w:tab/>
        <w:t>3 kHz</w:t>
      </w:r>
      <w:r>
        <w:rPr>
          <w:lang w:val="es-MX"/>
        </w:rPr>
        <w:tab/>
        <w:t>50</w:t>
      </w:r>
      <w:r>
        <w:rPr>
          <w:lang w:val="es-MX"/>
        </w:rPr>
        <w:tab/>
        <w:t>200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5</w:t>
      </w:r>
      <w:r>
        <w:rPr>
          <w:lang w:val="es-MX"/>
        </w:rPr>
        <w:tab/>
        <w:t>100 Hz</w:t>
      </w:r>
      <w:r>
        <w:rPr>
          <w:lang w:val="es-MX"/>
        </w:rPr>
        <w:tab/>
        <w:t>5 kHz</w:t>
      </w:r>
      <w:r>
        <w:rPr>
          <w:lang w:val="es-MX"/>
        </w:rPr>
        <w:tab/>
        <w:t>100</w:t>
      </w:r>
      <w:r>
        <w:rPr>
          <w:lang w:val="es-MX"/>
        </w:rPr>
        <w:tab/>
        <w:t>500</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6</w:t>
      </w:r>
      <w:r>
        <w:rPr>
          <w:lang w:val="es-MX"/>
        </w:rPr>
        <w:tab/>
        <w:t>300 Hz</w:t>
      </w:r>
      <w:r>
        <w:rPr>
          <w:lang w:val="es-MX"/>
        </w:rPr>
        <w:tab/>
        <w:t>10 kHz</w:t>
      </w:r>
      <w:r>
        <w:rPr>
          <w:lang w:val="es-MX"/>
        </w:rPr>
        <w:tab/>
        <w:t>200</w:t>
      </w:r>
      <w:r>
        <w:rPr>
          <w:lang w:val="es-MX"/>
        </w:rPr>
        <w:tab/>
        <w:t>1k</w:t>
      </w:r>
    </w:p>
    <w:p w:rsid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es-MX"/>
        </w:rPr>
      </w:pPr>
      <w:r>
        <w:rPr>
          <w:lang w:val="es-MX"/>
        </w:rPr>
        <w:tab/>
        <w:t>7</w:t>
      </w:r>
      <w:r>
        <w:rPr>
          <w:lang w:val="es-MX"/>
        </w:rPr>
        <w:tab/>
        <w:t>500 Hz</w:t>
      </w:r>
      <w:r>
        <w:rPr>
          <w:lang w:val="es-MX"/>
        </w:rPr>
        <w:tab/>
        <w:t>20 kHz</w:t>
      </w:r>
      <w:r>
        <w:rPr>
          <w:lang w:val="es-MX"/>
        </w:rPr>
        <w:tab/>
        <w:t>500</w:t>
      </w:r>
      <w:r>
        <w:rPr>
          <w:lang w:val="es-MX"/>
        </w:rPr>
        <w:tab/>
        <w:t>2k</w:t>
      </w:r>
    </w:p>
    <w:p w:rsidR="00767D12" w:rsidRP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nb-NO"/>
        </w:rPr>
      </w:pPr>
      <w:r>
        <w:rPr>
          <w:lang w:val="es-MX"/>
        </w:rPr>
        <w:tab/>
      </w:r>
      <w:r w:rsidRPr="00767D12">
        <w:rPr>
          <w:lang w:val="nb-NO"/>
        </w:rPr>
        <w:t>8</w:t>
      </w:r>
      <w:r w:rsidRPr="00767D12">
        <w:rPr>
          <w:lang w:val="nb-NO"/>
        </w:rPr>
        <w:tab/>
        <w:t>-</w:t>
      </w:r>
      <w:r w:rsidRPr="00767D12">
        <w:rPr>
          <w:lang w:val="nb-NO"/>
        </w:rPr>
        <w:tab/>
        <w:t>-</w:t>
      </w:r>
      <w:r w:rsidRPr="00767D12">
        <w:rPr>
          <w:lang w:val="nb-NO"/>
        </w:rPr>
        <w:tab/>
        <w:t>1k</w:t>
      </w:r>
      <w:r w:rsidRPr="00767D12">
        <w:rPr>
          <w:lang w:val="nb-NO"/>
        </w:rPr>
        <w:tab/>
        <w:t>5k</w:t>
      </w:r>
    </w:p>
    <w:p w:rsidR="00767D12" w:rsidRP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nb-NO"/>
        </w:rPr>
      </w:pPr>
      <w:r w:rsidRPr="00767D12">
        <w:rPr>
          <w:lang w:val="nb-NO"/>
        </w:rPr>
        <w:tab/>
        <w:t>9</w:t>
      </w:r>
      <w:r w:rsidRPr="00767D12">
        <w:rPr>
          <w:lang w:val="nb-NO"/>
        </w:rPr>
        <w:tab/>
        <w:t>-</w:t>
      </w:r>
      <w:r w:rsidRPr="00767D12">
        <w:rPr>
          <w:lang w:val="nb-NO"/>
        </w:rPr>
        <w:tab/>
        <w:t>-</w:t>
      </w:r>
      <w:r w:rsidRPr="00767D12">
        <w:rPr>
          <w:lang w:val="nb-NO"/>
        </w:rPr>
        <w:tab/>
        <w:t>2k</w:t>
      </w:r>
      <w:r w:rsidRPr="00767D12">
        <w:rPr>
          <w:lang w:val="nb-NO"/>
        </w:rPr>
        <w:tab/>
        <w:t>10k</w:t>
      </w:r>
    </w:p>
    <w:p w:rsidR="00767D12" w:rsidRP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nb-NO"/>
        </w:rPr>
      </w:pPr>
      <w:r w:rsidRPr="00767D12">
        <w:rPr>
          <w:lang w:val="nb-NO"/>
        </w:rPr>
        <w:tab/>
        <w:t>10</w:t>
      </w:r>
      <w:r w:rsidRPr="00767D12">
        <w:rPr>
          <w:lang w:val="nb-NO"/>
        </w:rPr>
        <w:tab/>
        <w:t>-</w:t>
      </w:r>
      <w:r w:rsidRPr="00767D12">
        <w:rPr>
          <w:lang w:val="nb-NO"/>
        </w:rPr>
        <w:tab/>
        <w:t>-</w:t>
      </w:r>
      <w:r w:rsidRPr="00767D12">
        <w:rPr>
          <w:lang w:val="nb-NO"/>
        </w:rPr>
        <w:tab/>
        <w:t>5k</w:t>
      </w:r>
      <w:r w:rsidRPr="00767D12">
        <w:rPr>
          <w:lang w:val="nb-NO"/>
        </w:rPr>
        <w:tab/>
        <w:t>20k</w:t>
      </w:r>
    </w:p>
    <w:p w:rsidR="00767D12" w:rsidRP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nb-NO"/>
        </w:rPr>
      </w:pPr>
      <w:r w:rsidRPr="00767D12">
        <w:rPr>
          <w:lang w:val="nb-NO"/>
        </w:rPr>
        <w:tab/>
        <w:t>11</w:t>
      </w:r>
      <w:r w:rsidRPr="00767D12">
        <w:rPr>
          <w:lang w:val="nb-NO"/>
        </w:rPr>
        <w:tab/>
        <w:t>-</w:t>
      </w:r>
      <w:r w:rsidRPr="00767D12">
        <w:rPr>
          <w:lang w:val="nb-NO"/>
        </w:rPr>
        <w:tab/>
        <w:t>-</w:t>
      </w:r>
      <w:r w:rsidRPr="00767D12">
        <w:rPr>
          <w:lang w:val="nb-NO"/>
        </w:rPr>
        <w:tab/>
        <w:t>10k</w:t>
      </w:r>
      <w:r w:rsidRPr="00767D12">
        <w:rPr>
          <w:lang w:val="nb-NO"/>
        </w:rPr>
        <w:tab/>
        <w:t>-</w:t>
      </w:r>
    </w:p>
    <w:p w:rsidR="00767D12" w:rsidRPr="00767D12" w:rsidRDefault="00767D12" w:rsidP="00767D12">
      <w:pPr>
        <w:pStyle w:val="MessageDetails"/>
        <w:tabs>
          <w:tab w:val="clear" w:pos="1440"/>
          <w:tab w:val="clear" w:pos="7200"/>
          <w:tab w:val="center" w:pos="360"/>
          <w:tab w:val="center" w:pos="1980"/>
          <w:tab w:val="center" w:pos="3960"/>
          <w:tab w:val="center" w:pos="5940"/>
          <w:tab w:val="center" w:pos="7560"/>
        </w:tabs>
        <w:ind w:left="360" w:hanging="180"/>
        <w:rPr>
          <w:lang w:val="nb-NO"/>
        </w:rPr>
      </w:pPr>
      <w:r w:rsidRPr="00767D12">
        <w:rPr>
          <w:lang w:val="nb-NO"/>
        </w:rPr>
        <w:tab/>
        <w:t>12</w:t>
      </w:r>
      <w:r w:rsidRPr="00767D12">
        <w:rPr>
          <w:lang w:val="nb-NO"/>
        </w:rPr>
        <w:tab/>
        <w:t>-</w:t>
      </w:r>
      <w:r w:rsidRPr="00767D12">
        <w:rPr>
          <w:lang w:val="nb-NO"/>
        </w:rPr>
        <w:tab/>
        <w:t>-</w:t>
      </w:r>
      <w:r w:rsidRPr="00767D12">
        <w:rPr>
          <w:lang w:val="nb-NO"/>
        </w:rPr>
        <w:tab/>
        <w:t>20k</w:t>
      </w:r>
      <w:r w:rsidRPr="00767D12">
        <w:rPr>
          <w:lang w:val="nb-NO"/>
        </w:rPr>
        <w:tab/>
        <w:t>-</w:t>
      </w:r>
    </w:p>
    <w:p w:rsidR="00767D12" w:rsidRPr="00767D12" w:rsidRDefault="00767D12" w:rsidP="00767D12">
      <w:pPr>
        <w:pStyle w:val="Heading2"/>
        <w:rPr>
          <w:lang w:val="nb-NO"/>
        </w:rPr>
      </w:pPr>
      <w:r w:rsidRPr="00767D12">
        <w:rPr>
          <w:lang w:val="nb-NO"/>
        </w:rPr>
        <w:br w:type="page"/>
      </w:r>
      <w:bookmarkStart w:id="22" w:name="_Toc136750056"/>
      <w:r w:rsidRPr="00767D12">
        <w:rPr>
          <w:lang w:val="nb-NO"/>
        </w:rPr>
        <w:lastRenderedPageBreak/>
        <w:t>{global bits}</w:t>
      </w:r>
      <w:bookmarkEnd w:id="22"/>
    </w:p>
    <w:p w:rsidR="00767D12" w:rsidRDefault="00767D12" w:rsidP="00767D12">
      <w:pPr>
        <w:pStyle w:val="MessageText"/>
      </w:pPr>
      <w:r>
        <w:t>This byte contains various settings that are global to the amplifier rather than specific to a particular channel.</w:t>
      </w:r>
    </w:p>
    <w:p w:rsidR="00767D12" w:rsidRDefault="00767D12" w:rsidP="00767D12">
      <w:pPr>
        <w:pStyle w:val="MessageHeader"/>
        <w:tabs>
          <w:tab w:val="clear" w:pos="1440"/>
          <w:tab w:val="clear" w:pos="7200"/>
          <w:tab w:val="center" w:pos="720"/>
          <w:tab w:val="center" w:pos="1620"/>
          <w:tab w:val="left" w:pos="2340"/>
          <w:tab w:val="center" w:pos="7920"/>
        </w:tabs>
      </w:pPr>
      <w:r>
        <w:tab/>
        <w:t>Byte</w:t>
      </w:r>
      <w:r>
        <w:tab/>
        <w:t>Mask</w:t>
      </w:r>
      <w:r>
        <w:tab/>
        <w:t>Description</w:t>
      </w:r>
      <w:r>
        <w:tab/>
        <w:t># of Bits</w:t>
      </w:r>
    </w:p>
    <w:p w:rsidR="00767D12" w:rsidRDefault="00767D12" w:rsidP="00767D12">
      <w:pPr>
        <w:pStyle w:val="MessageDetails"/>
        <w:tabs>
          <w:tab w:val="clear" w:pos="1440"/>
          <w:tab w:val="clear" w:pos="7200"/>
          <w:tab w:val="center" w:pos="720"/>
          <w:tab w:val="center" w:pos="1620"/>
          <w:tab w:val="left" w:pos="2340"/>
          <w:tab w:val="left" w:pos="5580"/>
          <w:tab w:val="center" w:pos="7920"/>
        </w:tabs>
      </w:pPr>
      <w:r>
        <w:tab/>
        <w:t>0</w:t>
      </w:r>
      <w:r>
        <w:tab/>
        <w:t>0x80</w:t>
      </w:r>
      <w:r>
        <w:tab/>
        <w:t xml:space="preserve">Stimulation Input for </w:t>
      </w:r>
      <w:proofErr w:type="spellStart"/>
      <w:r>
        <w:t>Ch</w:t>
      </w:r>
      <w:proofErr w:type="spellEnd"/>
      <w:r>
        <w:t xml:space="preserve"> 9-16</w:t>
      </w:r>
      <w:r>
        <w:tab/>
        <w:t xml:space="preserve">1 = </w:t>
      </w:r>
      <w:proofErr w:type="spellStart"/>
      <w:r>
        <w:t>Stim</w:t>
      </w:r>
      <w:proofErr w:type="spellEnd"/>
      <w:r>
        <w:t xml:space="preserve"> 1 (joined)</w:t>
      </w:r>
      <w:r>
        <w:tab/>
        <w:t>1</w:t>
      </w:r>
    </w:p>
    <w:p w:rsidR="00767D12" w:rsidRDefault="00767D12" w:rsidP="00767D12">
      <w:pPr>
        <w:pStyle w:val="MessageDetails"/>
        <w:tabs>
          <w:tab w:val="clear" w:pos="1440"/>
          <w:tab w:val="clear" w:pos="7200"/>
          <w:tab w:val="center" w:pos="720"/>
          <w:tab w:val="center" w:pos="1620"/>
          <w:tab w:val="left" w:pos="2340"/>
          <w:tab w:val="left" w:pos="5580"/>
          <w:tab w:val="center" w:pos="7920"/>
        </w:tabs>
      </w:pPr>
      <w:r>
        <w:tab/>
      </w:r>
      <w:r>
        <w:tab/>
      </w:r>
      <w:r>
        <w:tab/>
      </w:r>
      <w:r>
        <w:rPr>
          <w:i/>
          <w:iCs/>
        </w:rPr>
        <w:t>(Model 3500)</w:t>
      </w:r>
      <w:r>
        <w:tab/>
        <w:t xml:space="preserve">0 = </w:t>
      </w:r>
      <w:proofErr w:type="spellStart"/>
      <w:r>
        <w:t>Stim</w:t>
      </w:r>
      <w:proofErr w:type="spellEnd"/>
      <w:r>
        <w:t xml:space="preserve"> 2 (separate)</w:t>
      </w:r>
    </w:p>
    <w:p w:rsidR="00767D12" w:rsidRDefault="00767D12" w:rsidP="00767D12">
      <w:pPr>
        <w:pStyle w:val="MessageDetails"/>
        <w:tabs>
          <w:tab w:val="clear" w:pos="1440"/>
          <w:tab w:val="clear" w:pos="7200"/>
          <w:tab w:val="center" w:pos="720"/>
          <w:tab w:val="center" w:pos="1620"/>
          <w:tab w:val="left" w:pos="2340"/>
          <w:tab w:val="left" w:pos="5580"/>
          <w:tab w:val="center" w:pos="7920"/>
        </w:tabs>
      </w:pPr>
    </w:p>
    <w:p w:rsidR="00767D12" w:rsidRDefault="00767D12" w:rsidP="00767D12">
      <w:pPr>
        <w:pStyle w:val="MessageDetails"/>
        <w:tabs>
          <w:tab w:val="clear" w:pos="1440"/>
          <w:tab w:val="clear" w:pos="7200"/>
          <w:tab w:val="center" w:pos="720"/>
          <w:tab w:val="center" w:pos="1620"/>
          <w:tab w:val="left" w:pos="2340"/>
          <w:tab w:val="left" w:pos="5580"/>
          <w:tab w:val="center" w:pos="7920"/>
        </w:tabs>
      </w:pPr>
      <w:r>
        <w:tab/>
      </w:r>
      <w:r>
        <w:tab/>
      </w:r>
      <w:r>
        <w:tab/>
        <w:t>Stimulation Source</w:t>
      </w:r>
      <w:r>
        <w:tab/>
        <w:t xml:space="preserve">0 = </w:t>
      </w:r>
      <w:proofErr w:type="spellStart"/>
      <w:r>
        <w:t>Stim</w:t>
      </w:r>
      <w:proofErr w:type="spellEnd"/>
      <w:r>
        <w:t xml:space="preserve"> 1</w:t>
      </w:r>
    </w:p>
    <w:p w:rsidR="00767D12" w:rsidRDefault="00767D12" w:rsidP="00767D12">
      <w:pPr>
        <w:pStyle w:val="MessageDetails"/>
        <w:tabs>
          <w:tab w:val="clear" w:pos="1440"/>
          <w:tab w:val="clear" w:pos="7200"/>
          <w:tab w:val="center" w:pos="720"/>
          <w:tab w:val="center" w:pos="1620"/>
          <w:tab w:val="left" w:pos="2340"/>
          <w:tab w:val="left" w:pos="5580"/>
          <w:tab w:val="center" w:pos="7920"/>
        </w:tabs>
      </w:pPr>
      <w:r>
        <w:tab/>
      </w:r>
      <w:r>
        <w:tab/>
      </w:r>
      <w:r>
        <w:tab/>
      </w:r>
      <w:r>
        <w:rPr>
          <w:i/>
          <w:iCs/>
        </w:rPr>
        <w:t>(Model 3600)</w:t>
      </w:r>
      <w:r>
        <w:tab/>
        <w:t xml:space="preserve">1 = </w:t>
      </w:r>
      <w:proofErr w:type="spellStart"/>
      <w:r>
        <w:t>Stim</w:t>
      </w:r>
      <w:proofErr w:type="spellEnd"/>
      <w:r>
        <w:t xml:space="preserve"> 2</w:t>
      </w:r>
    </w:p>
    <w:p w:rsidR="00767D12" w:rsidRDefault="00767D12" w:rsidP="00767D12">
      <w:pPr>
        <w:pStyle w:val="MessageDetails"/>
        <w:tabs>
          <w:tab w:val="clear" w:pos="1440"/>
          <w:tab w:val="clear" w:pos="7200"/>
          <w:tab w:val="center" w:pos="720"/>
          <w:tab w:val="center" w:pos="1620"/>
          <w:tab w:val="left" w:pos="2340"/>
          <w:tab w:val="left" w:pos="5580"/>
          <w:tab w:val="center" w:pos="7920"/>
        </w:tabs>
      </w:pP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t>0</w:t>
      </w:r>
      <w:r>
        <w:tab/>
        <w:t>0x40</w:t>
      </w:r>
      <w:r>
        <w:tab/>
        <w:t>Common Bus</w:t>
      </w:r>
      <w:r>
        <w:tab/>
        <w:t>1 = Amplifier GND</w:t>
      </w:r>
      <w:r>
        <w:tab/>
        <w:t>1</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r>
      <w:r>
        <w:tab/>
      </w:r>
      <w:r>
        <w:tab/>
      </w:r>
      <w:r>
        <w:rPr>
          <w:i/>
          <w:iCs/>
        </w:rPr>
        <w:t>(Model 3500 only)</w:t>
      </w:r>
      <w:r>
        <w:tab/>
        <w:t>0 = External BNC</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p>
    <w:p w:rsidR="00767D12" w:rsidRDefault="00767D12" w:rsidP="00767D12">
      <w:pPr>
        <w:pStyle w:val="MessageDetails"/>
        <w:tabs>
          <w:tab w:val="clear" w:pos="1440"/>
          <w:tab w:val="clear" w:pos="7200"/>
          <w:tab w:val="center" w:pos="720"/>
          <w:tab w:val="center" w:pos="1620"/>
          <w:tab w:val="left" w:pos="2340"/>
          <w:tab w:val="center" w:pos="7920"/>
        </w:tabs>
      </w:pPr>
      <w:r>
        <w:tab/>
        <w:t>0</w:t>
      </w:r>
      <w:r>
        <w:tab/>
        <w:t>0x20</w:t>
      </w:r>
      <w:r>
        <w:tab/>
        <w:t>Reserved (must be 0)</w:t>
      </w:r>
      <w:r>
        <w:tab/>
        <w:t>1</w:t>
      </w:r>
    </w:p>
    <w:p w:rsidR="00767D12" w:rsidRDefault="00767D12" w:rsidP="00767D12">
      <w:pPr>
        <w:pStyle w:val="MessageDetails"/>
        <w:tabs>
          <w:tab w:val="clear" w:pos="1440"/>
          <w:tab w:val="clear" w:pos="7200"/>
          <w:tab w:val="center" w:pos="720"/>
          <w:tab w:val="center" w:pos="1620"/>
          <w:tab w:val="left" w:pos="2340"/>
          <w:tab w:val="center" w:pos="7920"/>
        </w:tabs>
      </w:pP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t>0</w:t>
      </w:r>
      <w:r>
        <w:tab/>
        <w:t>0x18</w:t>
      </w:r>
      <w:r>
        <w:tab/>
        <w:t>Calibration Signal</w:t>
      </w:r>
      <w:r>
        <w:tab/>
        <w:t>00 = 1000 mV p-p</w:t>
      </w:r>
      <w:r>
        <w:tab/>
        <w:t>2</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r>
      <w:r>
        <w:tab/>
      </w:r>
      <w:r>
        <w:tab/>
      </w:r>
      <w:r>
        <w:tab/>
        <w:t>01 = 100 mV p-p</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r>
      <w:r>
        <w:tab/>
      </w:r>
      <w:r>
        <w:tab/>
      </w:r>
      <w:r>
        <w:tab/>
        <w:t>10 = 10 mV p-p</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r>
      <w:r>
        <w:tab/>
      </w:r>
      <w:r>
        <w:tab/>
      </w:r>
      <w:r>
        <w:tab/>
        <w:t>11 = 1 mV p-p</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p>
    <w:p w:rsidR="00767D12" w:rsidRDefault="00767D12" w:rsidP="00767D12">
      <w:pPr>
        <w:pStyle w:val="MessageDetails"/>
        <w:tabs>
          <w:tab w:val="clear" w:pos="1440"/>
          <w:tab w:val="clear" w:pos="7200"/>
          <w:tab w:val="center" w:pos="720"/>
          <w:tab w:val="center" w:pos="1620"/>
          <w:tab w:val="left" w:pos="2340"/>
          <w:tab w:val="center" w:pos="7920"/>
        </w:tabs>
      </w:pPr>
      <w:r>
        <w:tab/>
        <w:t>0</w:t>
      </w:r>
      <w:r>
        <w:tab/>
        <w:t>0x04</w:t>
      </w:r>
      <w:r>
        <w:tab/>
        <w:t>Reserved (must be 0)</w:t>
      </w:r>
      <w:r>
        <w:tab/>
        <w:t>1</w:t>
      </w:r>
    </w:p>
    <w:p w:rsidR="00767D12" w:rsidRDefault="00767D12" w:rsidP="00767D12">
      <w:pPr>
        <w:pStyle w:val="MessageDetails"/>
        <w:tabs>
          <w:tab w:val="clear" w:pos="1440"/>
          <w:tab w:val="clear" w:pos="7200"/>
          <w:tab w:val="center" w:pos="720"/>
          <w:tab w:val="center" w:pos="1620"/>
          <w:tab w:val="left" w:pos="2340"/>
          <w:tab w:val="center" w:pos="7920"/>
        </w:tabs>
      </w:pP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t>0</w:t>
      </w:r>
      <w:r>
        <w:tab/>
        <w:t>0x02</w:t>
      </w:r>
      <w:r>
        <w:tab/>
        <w:t>Calibration Signal</w:t>
      </w:r>
      <w:r>
        <w:tab/>
        <w:t>1 = On</w:t>
      </w:r>
      <w:r>
        <w:tab/>
        <w:t>1</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r>
        <w:tab/>
      </w:r>
      <w:r>
        <w:tab/>
      </w:r>
      <w:r>
        <w:tab/>
      </w:r>
      <w:r>
        <w:tab/>
        <w:t>0 = Off</w:t>
      </w:r>
    </w:p>
    <w:p w:rsidR="00767D12" w:rsidRDefault="00767D12" w:rsidP="00767D12">
      <w:pPr>
        <w:pStyle w:val="MessageDetails"/>
        <w:tabs>
          <w:tab w:val="clear" w:pos="1440"/>
          <w:tab w:val="clear" w:pos="7200"/>
          <w:tab w:val="center" w:pos="720"/>
          <w:tab w:val="center" w:pos="1620"/>
          <w:tab w:val="left" w:pos="2340"/>
          <w:tab w:val="left" w:pos="4500"/>
          <w:tab w:val="center" w:pos="7920"/>
        </w:tabs>
      </w:pPr>
    </w:p>
    <w:p w:rsidR="00767D12" w:rsidRDefault="00767D12" w:rsidP="00767D12">
      <w:pPr>
        <w:pStyle w:val="MessageDetails"/>
        <w:tabs>
          <w:tab w:val="clear" w:pos="1440"/>
          <w:tab w:val="clear" w:pos="7200"/>
          <w:tab w:val="center" w:pos="720"/>
          <w:tab w:val="center" w:pos="1620"/>
          <w:tab w:val="left" w:pos="2340"/>
          <w:tab w:val="center" w:pos="7920"/>
        </w:tabs>
      </w:pPr>
      <w:r>
        <w:tab/>
        <w:t>0</w:t>
      </w:r>
      <w:r>
        <w:tab/>
        <w:t>0x01</w:t>
      </w:r>
      <w:r>
        <w:tab/>
        <w:t>Reserved (must be 0)</w:t>
      </w:r>
      <w:r>
        <w:tab/>
        <w:t>1</w:t>
      </w:r>
    </w:p>
    <w:p w:rsidR="00767D12" w:rsidRDefault="00767D12" w:rsidP="00767D12">
      <w:pPr>
        <w:pStyle w:val="Heading2"/>
      </w:pPr>
      <w:r>
        <w:br w:type="page"/>
      </w:r>
      <w:bookmarkStart w:id="23" w:name="_Toc136750057"/>
      <w:r>
        <w:lastRenderedPageBreak/>
        <w:t>{</w:t>
      </w:r>
      <w:proofErr w:type="gramStart"/>
      <w:r>
        <w:t>global</w:t>
      </w:r>
      <w:proofErr w:type="gramEnd"/>
      <w:r>
        <w:t xml:space="preserve"> reference}</w:t>
      </w:r>
      <w:bookmarkEnd w:id="23"/>
    </w:p>
    <w:p w:rsidR="00767D12" w:rsidRDefault="00767D12" w:rsidP="00767D12">
      <w:pPr>
        <w:pStyle w:val="MessageText"/>
      </w:pPr>
      <w:r>
        <w:t>This byte contains the channel selection to be used as a reference signal for the (-) Input Bus.</w:t>
      </w:r>
    </w:p>
    <w:p w:rsidR="00767D12" w:rsidRDefault="00767D12" w:rsidP="00767D12">
      <w:pPr>
        <w:pStyle w:val="MessageHeader"/>
        <w:tabs>
          <w:tab w:val="clear" w:pos="1440"/>
          <w:tab w:val="center" w:pos="720"/>
          <w:tab w:val="center" w:pos="1620"/>
          <w:tab w:val="left" w:pos="2340"/>
        </w:tabs>
      </w:pPr>
      <w:r>
        <w:tab/>
        <w:t>Byte</w:t>
      </w:r>
      <w:r>
        <w:tab/>
        <w:t>Mask</w:t>
      </w:r>
      <w:r>
        <w:tab/>
        <w:t>Description</w:t>
      </w:r>
      <w:r>
        <w:tab/>
        <w:t># of Bits</w:t>
      </w:r>
    </w:p>
    <w:p w:rsidR="00767D12" w:rsidRDefault="00767D12" w:rsidP="00767D12">
      <w:pPr>
        <w:pStyle w:val="MessageDetails"/>
        <w:tabs>
          <w:tab w:val="clear" w:pos="1440"/>
          <w:tab w:val="center" w:pos="720"/>
          <w:tab w:val="center" w:pos="1620"/>
          <w:tab w:val="left" w:pos="2340"/>
        </w:tabs>
      </w:pPr>
      <w:r>
        <w:tab/>
        <w:t>0</w:t>
      </w:r>
      <w:r>
        <w:tab/>
        <w:t>0xE0</w:t>
      </w:r>
      <w:r>
        <w:tab/>
        <w:t>Reserved (must be 0)</w:t>
      </w:r>
      <w:r>
        <w:tab/>
        <w:t>3</w:t>
      </w:r>
    </w:p>
    <w:p w:rsidR="00767D12" w:rsidRDefault="00767D12" w:rsidP="00767D12">
      <w:pPr>
        <w:pStyle w:val="MessageDetails"/>
        <w:tabs>
          <w:tab w:val="clear" w:pos="1440"/>
          <w:tab w:val="center" w:pos="720"/>
          <w:tab w:val="center" w:pos="1620"/>
          <w:tab w:val="left" w:pos="2340"/>
          <w:tab w:val="left" w:pos="5580"/>
        </w:tabs>
      </w:pPr>
    </w:p>
    <w:p w:rsidR="00767D12" w:rsidRDefault="00767D12" w:rsidP="00767D12">
      <w:pPr>
        <w:pStyle w:val="MessageDetails"/>
        <w:tabs>
          <w:tab w:val="clear" w:pos="1440"/>
          <w:tab w:val="center" w:pos="720"/>
          <w:tab w:val="center" w:pos="1620"/>
          <w:tab w:val="left" w:pos="2340"/>
          <w:tab w:val="left" w:pos="4500"/>
        </w:tabs>
      </w:pPr>
      <w:r>
        <w:tab/>
        <w:t>0</w:t>
      </w:r>
      <w:r>
        <w:tab/>
        <w:t>0x1F</w:t>
      </w:r>
      <w:r>
        <w:tab/>
        <w:t>Reference Signal</w:t>
      </w:r>
      <w:r>
        <w:tab/>
        <w:t>0x00 = Channel 1</w:t>
      </w:r>
      <w:r>
        <w:tab/>
        <w:t>5</w:t>
      </w:r>
    </w:p>
    <w:p w:rsidR="00767D12" w:rsidRDefault="00767D12" w:rsidP="00767D12">
      <w:pPr>
        <w:pStyle w:val="MessageDetails"/>
        <w:tabs>
          <w:tab w:val="clear" w:pos="1440"/>
          <w:tab w:val="center" w:pos="720"/>
          <w:tab w:val="center" w:pos="1620"/>
          <w:tab w:val="left" w:pos="2340"/>
          <w:tab w:val="left" w:pos="4500"/>
        </w:tabs>
      </w:pPr>
      <w:r>
        <w:tab/>
      </w:r>
      <w:r>
        <w:tab/>
      </w:r>
      <w:r>
        <w:tab/>
      </w:r>
      <w:r>
        <w:tab/>
        <w:t>…</w:t>
      </w:r>
    </w:p>
    <w:p w:rsidR="00767D12" w:rsidRDefault="00767D12" w:rsidP="00767D12">
      <w:pPr>
        <w:pStyle w:val="MessageDetails"/>
        <w:tabs>
          <w:tab w:val="clear" w:pos="1440"/>
          <w:tab w:val="center" w:pos="720"/>
          <w:tab w:val="center" w:pos="1620"/>
          <w:tab w:val="left" w:pos="2340"/>
          <w:tab w:val="left" w:pos="4500"/>
        </w:tabs>
      </w:pPr>
      <w:r>
        <w:tab/>
      </w:r>
      <w:r>
        <w:tab/>
      </w:r>
      <w:r>
        <w:tab/>
      </w:r>
      <w:r>
        <w:tab/>
        <w:t>0x0F = Channel 16</w:t>
      </w:r>
    </w:p>
    <w:p w:rsidR="00767D12" w:rsidRDefault="00767D12" w:rsidP="00767D12">
      <w:pPr>
        <w:pStyle w:val="MessageDetails"/>
        <w:tabs>
          <w:tab w:val="clear" w:pos="1440"/>
          <w:tab w:val="center" w:pos="720"/>
          <w:tab w:val="center" w:pos="1620"/>
          <w:tab w:val="left" w:pos="2340"/>
          <w:tab w:val="left" w:pos="4500"/>
        </w:tabs>
      </w:pPr>
      <w:r>
        <w:tab/>
      </w:r>
      <w:r>
        <w:tab/>
      </w:r>
      <w:r>
        <w:tab/>
      </w:r>
      <w:r>
        <w:tab/>
        <w:t>0x10 = Reference Input</w:t>
      </w:r>
    </w:p>
    <w:p w:rsidR="00767D12" w:rsidRDefault="00767D12" w:rsidP="00767D12">
      <w:pPr>
        <w:pStyle w:val="MessageDetails"/>
        <w:tabs>
          <w:tab w:val="clear" w:pos="1440"/>
          <w:tab w:val="center" w:pos="720"/>
          <w:tab w:val="center" w:pos="1620"/>
          <w:tab w:val="left" w:pos="2340"/>
          <w:tab w:val="left" w:pos="4500"/>
        </w:tabs>
      </w:pPr>
    </w:p>
    <w:p w:rsidR="00767D12" w:rsidRDefault="00767D12" w:rsidP="00767D12">
      <w:pPr>
        <w:pStyle w:val="MessageDetails"/>
        <w:tabs>
          <w:tab w:val="clear" w:pos="1440"/>
          <w:tab w:val="center" w:pos="720"/>
          <w:tab w:val="center" w:pos="1620"/>
          <w:tab w:val="left" w:pos="2340"/>
          <w:tab w:val="left" w:pos="4500"/>
        </w:tabs>
      </w:pPr>
    </w:p>
    <w:p w:rsidR="00767D12" w:rsidRDefault="00767D12" w:rsidP="00767D12">
      <w:pPr>
        <w:pStyle w:val="Heading2"/>
      </w:pPr>
      <w:r>
        <w:br w:type="page"/>
      </w:r>
      <w:bookmarkStart w:id="24" w:name="_Toc136750058"/>
      <w:r>
        <w:lastRenderedPageBreak/>
        <w:t>{</w:t>
      </w:r>
      <w:proofErr w:type="gramStart"/>
      <w:r>
        <w:t>data</w:t>
      </w:r>
      <w:proofErr w:type="gramEnd"/>
      <w:r>
        <w:t xml:space="preserve"> offset}</w:t>
      </w:r>
      <w:bookmarkEnd w:id="24"/>
    </w:p>
    <w:p w:rsidR="00767D12" w:rsidRDefault="00767D12" w:rsidP="00767D12">
      <w:pPr>
        <w:pStyle w:val="MessageText"/>
      </w:pPr>
      <w:r>
        <w:t xml:space="preserve">This table lists the data offsets which can be used to set individual values on the instrument.  Additional information regarding valid values and their corresponding settings can be found under </w:t>
      </w:r>
      <w:r>
        <w:rPr>
          <w:rStyle w:val="FixedWidthCode"/>
        </w:rPr>
        <w:t>{channel data}</w:t>
      </w:r>
      <w:r>
        <w:t xml:space="preserve"> earlier in this section.</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t>Min</w:t>
      </w:r>
      <w:r>
        <w:tab/>
        <w:t>Max</w:t>
      </w:r>
    </w:p>
    <w:p w:rsidR="00767D12" w:rsidRDefault="00767D12" w:rsidP="00767D12">
      <w:pPr>
        <w:pStyle w:val="MessageHeader"/>
        <w:tabs>
          <w:tab w:val="clear" w:pos="1440"/>
          <w:tab w:val="clear" w:pos="7200"/>
          <w:tab w:val="center" w:pos="720"/>
          <w:tab w:val="center" w:pos="1980"/>
          <w:tab w:val="center" w:pos="3060"/>
          <w:tab w:val="left" w:pos="4140"/>
          <w:tab w:val="left" w:pos="7920"/>
        </w:tabs>
      </w:pPr>
      <w:r>
        <w:tab/>
        <w:t>Offset</w:t>
      </w:r>
      <w:r>
        <w:tab/>
        <w:t>Value</w:t>
      </w:r>
      <w:r>
        <w:tab/>
      </w:r>
      <w:proofErr w:type="spellStart"/>
      <w:r>
        <w:t>Value</w:t>
      </w:r>
      <w:proofErr w:type="spellEnd"/>
      <w:r>
        <w:tab/>
        <w:t>Description</w:t>
      </w:r>
      <w:r>
        <w:tab/>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0</w:t>
      </w:r>
      <w:r>
        <w:tab/>
        <w:t>0</w:t>
      </w:r>
      <w:r>
        <w:tab/>
        <w:t>7</w:t>
      </w:r>
      <w:r>
        <w:tab/>
        <w:t>High Pass Filter – Channel 1</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w:t>
      </w:r>
      <w:r>
        <w:tab/>
        <w:t>…</w:t>
      </w:r>
      <w:r>
        <w:tab/>
        <w:t>…</w:t>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15</w:t>
      </w:r>
      <w:r>
        <w:tab/>
        <w:t>0</w:t>
      </w:r>
      <w:r>
        <w:tab/>
        <w:t>7</w:t>
      </w:r>
      <w:r>
        <w:tab/>
        <w:t>High Pass Filter – Channel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16</w:t>
      </w:r>
      <w:r>
        <w:tab/>
        <w:t>0</w:t>
      </w:r>
      <w:r>
        <w:tab/>
        <w:t>7</w:t>
      </w:r>
      <w:r>
        <w:tab/>
        <w:t>Low Pass Filter – Channel 1</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w:t>
      </w:r>
      <w:r>
        <w:tab/>
        <w:t>…</w:t>
      </w:r>
      <w:r>
        <w:tab/>
        <w:t>…</w:t>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31</w:t>
      </w:r>
      <w:r>
        <w:tab/>
        <w:t>0</w:t>
      </w:r>
      <w:r>
        <w:tab/>
        <w:t>7</w:t>
      </w:r>
      <w:r>
        <w:tab/>
        <w:t>Low Pass Filter – Channel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32</w:t>
      </w:r>
      <w:r>
        <w:tab/>
        <w:t>0</w:t>
      </w:r>
      <w:r>
        <w:tab/>
        <w:t>12</w:t>
      </w:r>
      <w:r>
        <w:tab/>
        <w:t>Gain – Channel 1</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w:t>
      </w:r>
      <w:r>
        <w:tab/>
        <w:t>…</w:t>
      </w:r>
      <w:r>
        <w:tab/>
        <w:t>…</w:t>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47</w:t>
      </w:r>
      <w:r>
        <w:tab/>
        <w:t>0</w:t>
      </w:r>
      <w:r>
        <w:tab/>
        <w:t>12</w:t>
      </w:r>
      <w:r>
        <w:tab/>
        <w:t>Gain – Channel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48</w:t>
      </w:r>
      <w:r>
        <w:tab/>
        <w:t>0</w:t>
      </w:r>
      <w:r>
        <w:tab/>
        <w:t>2</w:t>
      </w:r>
      <w:r>
        <w:tab/>
        <w:t xml:space="preserve">Mode – Channel 1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w:t>
      </w:r>
      <w:r>
        <w:tab/>
        <w:t>…</w:t>
      </w:r>
      <w:r>
        <w:tab/>
        <w:t>…</w:t>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63</w:t>
      </w:r>
      <w:r>
        <w:tab/>
        <w:t>0</w:t>
      </w:r>
      <w:r>
        <w:tab/>
        <w:t>2</w:t>
      </w:r>
      <w:r>
        <w:tab/>
        <w:t>Mode – Channel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64</w:t>
      </w:r>
      <w:r>
        <w:tab/>
        <w:t>0</w:t>
      </w:r>
      <w:r>
        <w:tab/>
        <w:t>15</w:t>
      </w:r>
      <w:r>
        <w:tab/>
        <w:t>Monitor A</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65</w:t>
      </w:r>
      <w:r>
        <w:tab/>
        <w:t>0</w:t>
      </w:r>
      <w:r>
        <w:tab/>
        <w:t>15</w:t>
      </w:r>
      <w:r>
        <w:tab/>
        <w:t>Monitor B</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66</w:t>
      </w:r>
      <w:r>
        <w:tab/>
        <w:t>0</w:t>
      </w:r>
      <w:r>
        <w:tab/>
        <w:t>3</w:t>
      </w:r>
      <w:r>
        <w:tab/>
        <w:t>Calibration Gain</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5760"/>
          <w:tab w:val="left" w:pos="7920"/>
        </w:tabs>
      </w:pPr>
      <w:r>
        <w:tab/>
        <w:t>67</w:t>
      </w:r>
      <w:r>
        <w:tab/>
        <w:t>0</w:t>
      </w:r>
      <w:r>
        <w:tab/>
        <w:t>1</w:t>
      </w:r>
      <w:r>
        <w:tab/>
        <w:t>Common Bus</w:t>
      </w:r>
      <w:r>
        <w:tab/>
        <w:t>1 = Amplifier GND</w:t>
      </w:r>
    </w:p>
    <w:p w:rsidR="00767D12" w:rsidRDefault="00767D12" w:rsidP="00767D12">
      <w:pPr>
        <w:pStyle w:val="MessageDetails"/>
        <w:tabs>
          <w:tab w:val="clear" w:pos="1440"/>
          <w:tab w:val="clear" w:pos="7200"/>
          <w:tab w:val="center" w:pos="720"/>
          <w:tab w:val="center" w:pos="1980"/>
          <w:tab w:val="center" w:pos="3060"/>
          <w:tab w:val="left" w:pos="4140"/>
          <w:tab w:val="left" w:pos="5760"/>
          <w:tab w:val="left" w:pos="7920"/>
        </w:tabs>
      </w:pPr>
      <w:r>
        <w:tab/>
      </w:r>
      <w:r>
        <w:tab/>
      </w:r>
      <w:r>
        <w:tab/>
      </w:r>
      <w:r>
        <w:tab/>
      </w:r>
      <w:r>
        <w:tab/>
        <w:t>0 = External BNC</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68</w:t>
      </w:r>
      <w:r>
        <w:tab/>
        <w:t>-</w:t>
      </w:r>
      <w:r>
        <w:tab/>
        <w:t>-</w:t>
      </w:r>
      <w:r>
        <w:tab/>
        <w:t xml:space="preserve">Common Connection Bitmap for </w:t>
      </w:r>
      <w:proofErr w:type="spellStart"/>
      <w:r>
        <w:t>Ch</w:t>
      </w:r>
      <w:proofErr w:type="spellEnd"/>
      <w:r>
        <w:t xml:space="preserve"> 2 – 8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0x02 – </w:t>
      </w:r>
      <w:proofErr w:type="spellStart"/>
      <w:r>
        <w:t>Ch</w:t>
      </w:r>
      <w:proofErr w:type="spellEnd"/>
      <w:r>
        <w:t xml:space="preserve"> 2</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0x80 – </w:t>
      </w:r>
      <w:proofErr w:type="spellStart"/>
      <w:r>
        <w:t>Ch</w:t>
      </w:r>
      <w:proofErr w:type="spellEnd"/>
      <w:r>
        <w:t xml:space="preserve"> 8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69</w:t>
      </w:r>
      <w:r>
        <w:tab/>
        <w:t>-</w:t>
      </w:r>
      <w:r>
        <w:tab/>
        <w:t>-</w:t>
      </w:r>
      <w:r>
        <w:tab/>
        <w:t xml:space="preserve">Common Connection Bitmap for </w:t>
      </w:r>
      <w:proofErr w:type="spellStart"/>
      <w:r>
        <w:t>Ch</w:t>
      </w:r>
      <w:proofErr w:type="spellEnd"/>
      <w:r>
        <w:t xml:space="preserve"> 10 –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0x02 – </w:t>
      </w:r>
      <w:proofErr w:type="spellStart"/>
      <w:r>
        <w:t>Ch</w:t>
      </w:r>
      <w:proofErr w:type="spellEnd"/>
      <w:r>
        <w:t xml:space="preserve"> 10</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0x80 – </w:t>
      </w:r>
      <w:proofErr w:type="spellStart"/>
      <w:r>
        <w:t>Ch</w:t>
      </w:r>
      <w:proofErr w:type="spellEnd"/>
      <w:r>
        <w:t xml:space="preserve"> 16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70</w:t>
      </w:r>
      <w:r>
        <w:tab/>
        <w:t>-</w:t>
      </w:r>
      <w:r>
        <w:tab/>
        <w:t>-</w:t>
      </w:r>
      <w:r>
        <w:tab/>
        <w:t xml:space="preserve">Notch </w:t>
      </w:r>
      <w:bookmarkStart w:id="25" w:name="OLE_LINK1"/>
      <w:r>
        <w:t xml:space="preserve">Filter </w:t>
      </w:r>
      <w:bookmarkEnd w:id="25"/>
      <w:r>
        <w:t xml:space="preserve">Bitmap for </w:t>
      </w:r>
      <w:proofErr w:type="spellStart"/>
      <w:r>
        <w:t>Ch</w:t>
      </w:r>
      <w:proofErr w:type="spellEnd"/>
      <w:r>
        <w:t xml:space="preserve"> 2 – 8</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0x02 – </w:t>
      </w:r>
      <w:proofErr w:type="spellStart"/>
      <w:r>
        <w:t>Ch</w:t>
      </w:r>
      <w:proofErr w:type="spellEnd"/>
      <w:r>
        <w:t xml:space="preserve"> 2</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0x80 – </w:t>
      </w:r>
      <w:proofErr w:type="spellStart"/>
      <w:r>
        <w:t>Ch</w:t>
      </w:r>
      <w:proofErr w:type="spellEnd"/>
      <w:r>
        <w:t xml:space="preserve"> 8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71</w:t>
      </w:r>
      <w:r>
        <w:tab/>
        <w:t>-</w:t>
      </w:r>
      <w:r>
        <w:tab/>
        <w:t>-</w:t>
      </w:r>
      <w:r>
        <w:tab/>
        <w:t xml:space="preserve">Notch Filter Bitmap for </w:t>
      </w:r>
      <w:proofErr w:type="spellStart"/>
      <w:r>
        <w:t>Ch</w:t>
      </w:r>
      <w:proofErr w:type="spellEnd"/>
      <w:r>
        <w:t xml:space="preserve"> 10 – 16</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lastRenderedPageBreak/>
        <w:tab/>
      </w:r>
      <w:r>
        <w:tab/>
      </w:r>
      <w:r>
        <w:tab/>
      </w:r>
      <w:r>
        <w:tab/>
      </w:r>
      <w:r>
        <w:rPr>
          <w:rStyle w:val="FixedWidthCode"/>
        </w:rPr>
        <w:t>{</w:t>
      </w:r>
      <w:proofErr w:type="gramStart"/>
      <w:r>
        <w:rPr>
          <w:rStyle w:val="FixedWidthCode"/>
        </w:rPr>
        <w:t>value</w:t>
      </w:r>
      <w:proofErr w:type="gramEnd"/>
      <w:r>
        <w:rPr>
          <w:rStyle w:val="FixedWidthCode"/>
        </w:rPr>
        <w:t>}</w:t>
      </w:r>
      <w:r>
        <w:t xml:space="preserve"> &amp; 0x02 – </w:t>
      </w:r>
      <w:proofErr w:type="spellStart"/>
      <w:r>
        <w:t>Ch</w:t>
      </w:r>
      <w:proofErr w:type="spellEnd"/>
      <w:r>
        <w:t xml:space="preserve"> 10</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0x80 – </w:t>
      </w:r>
      <w:proofErr w:type="spellStart"/>
      <w:r>
        <w:t>Ch</w:t>
      </w:r>
      <w:proofErr w:type="spellEnd"/>
      <w:r>
        <w:t xml:space="preserve"> 16 </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enter" w:pos="720"/>
          <w:tab w:val="center" w:pos="1980"/>
          <w:tab w:val="center" w:pos="3060"/>
          <w:tab w:val="left" w:pos="4140"/>
          <w:tab w:val="left" w:pos="7200"/>
          <w:tab w:val="left" w:pos="7920"/>
        </w:tabs>
      </w:pPr>
      <w:r>
        <w:tab/>
        <w:t>72</w:t>
      </w:r>
      <w:r>
        <w:tab/>
        <w:t>0</w:t>
      </w:r>
      <w:r>
        <w:tab/>
        <w:t>1</w:t>
      </w:r>
      <w:r>
        <w:tab/>
        <w:t xml:space="preserve">Stimulation Input for </w:t>
      </w:r>
      <w:proofErr w:type="spellStart"/>
      <w:r>
        <w:t>Ch</w:t>
      </w:r>
      <w:proofErr w:type="spellEnd"/>
      <w:r>
        <w:t xml:space="preserve"> 9-16</w:t>
      </w:r>
      <w:r>
        <w:tab/>
        <w:t xml:space="preserve">1 = </w:t>
      </w:r>
      <w:proofErr w:type="spellStart"/>
      <w:r>
        <w:t>Stim</w:t>
      </w:r>
      <w:proofErr w:type="spellEnd"/>
      <w:r>
        <w:t xml:space="preserve"> 1</w:t>
      </w:r>
    </w:p>
    <w:p w:rsidR="00767D12" w:rsidRDefault="00767D12" w:rsidP="00767D12">
      <w:pPr>
        <w:pStyle w:val="MessageDetails"/>
        <w:tabs>
          <w:tab w:val="clear" w:pos="1440"/>
          <w:tab w:val="center" w:pos="720"/>
          <w:tab w:val="center" w:pos="1980"/>
          <w:tab w:val="center" w:pos="3060"/>
          <w:tab w:val="left" w:pos="4140"/>
          <w:tab w:val="left" w:pos="7200"/>
          <w:tab w:val="left" w:pos="7920"/>
        </w:tabs>
      </w:pPr>
      <w:r>
        <w:tab/>
      </w:r>
      <w:r>
        <w:tab/>
      </w:r>
      <w:r>
        <w:tab/>
      </w:r>
      <w:r>
        <w:tab/>
      </w:r>
      <w:r>
        <w:tab/>
        <w:t xml:space="preserve">0 = </w:t>
      </w:r>
      <w:proofErr w:type="spellStart"/>
      <w:r>
        <w:t>Stim</w:t>
      </w:r>
      <w:proofErr w:type="spellEnd"/>
      <w:r>
        <w:t xml:space="preserve"> 2</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6480"/>
          <w:tab w:val="left" w:pos="7920"/>
        </w:tabs>
      </w:pPr>
      <w:r>
        <w:tab/>
        <w:t>73</w:t>
      </w:r>
      <w:r>
        <w:tab/>
        <w:t>0</w:t>
      </w:r>
      <w:r>
        <w:tab/>
        <w:t>1</w:t>
      </w:r>
      <w:r>
        <w:tab/>
        <w:t>Calibration Signal</w:t>
      </w:r>
      <w:r>
        <w:tab/>
        <w:t>1 = On</w:t>
      </w:r>
    </w:p>
    <w:p w:rsidR="00767D12" w:rsidRDefault="00767D12" w:rsidP="00767D12">
      <w:pPr>
        <w:pStyle w:val="MessageDetails"/>
        <w:tabs>
          <w:tab w:val="clear" w:pos="1440"/>
          <w:tab w:val="clear" w:pos="7200"/>
          <w:tab w:val="center" w:pos="720"/>
          <w:tab w:val="center" w:pos="1980"/>
          <w:tab w:val="center" w:pos="3060"/>
          <w:tab w:val="left" w:pos="4140"/>
          <w:tab w:val="left" w:pos="6480"/>
          <w:tab w:val="left" w:pos="7920"/>
        </w:tabs>
      </w:pPr>
      <w:r>
        <w:tab/>
      </w:r>
      <w:r>
        <w:tab/>
      </w:r>
      <w:r>
        <w:tab/>
      </w:r>
      <w:r>
        <w:tab/>
      </w:r>
      <w:r>
        <w:tab/>
        <w:t>0 = Off</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t>74</w:t>
      </w:r>
      <w:r>
        <w:tab/>
        <w:t>-</w:t>
      </w:r>
      <w:r>
        <w:tab/>
        <w:t>-</w:t>
      </w:r>
      <w:r>
        <w:tab/>
        <w:t xml:space="preserve">Transmit Bitmap for </w:t>
      </w:r>
      <w:proofErr w:type="spellStart"/>
      <w:r>
        <w:t>Ch</w:t>
      </w:r>
      <w:proofErr w:type="spellEnd"/>
      <w:r>
        <w:t xml:space="preserve"> 1 and 9</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0x04 – </w:t>
      </w:r>
      <w:proofErr w:type="spellStart"/>
      <w:r>
        <w:t>Ch</w:t>
      </w:r>
      <w:proofErr w:type="spellEnd"/>
      <w:r>
        <w:t xml:space="preserve"> 1 Common Connection</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0x08 – </w:t>
      </w:r>
      <w:proofErr w:type="spellStart"/>
      <w:r>
        <w:t>Ch</w:t>
      </w:r>
      <w:proofErr w:type="spellEnd"/>
      <w:r>
        <w:t xml:space="preserve"> 9 Common Connection</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0x10 – </w:t>
      </w:r>
      <w:proofErr w:type="spellStart"/>
      <w:r>
        <w:t>Ch</w:t>
      </w:r>
      <w:proofErr w:type="spellEnd"/>
      <w:r>
        <w:t xml:space="preserve"> 1 Notch Filter</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ab/>
      </w:r>
      <w:r>
        <w:tab/>
      </w:r>
      <w:r>
        <w:tab/>
      </w:r>
      <w:r>
        <w:tab/>
      </w:r>
      <w:r>
        <w:rPr>
          <w:rStyle w:val="FixedWidthCode"/>
        </w:rPr>
        <w:t>{</w:t>
      </w:r>
      <w:proofErr w:type="gramStart"/>
      <w:r>
        <w:rPr>
          <w:rStyle w:val="FixedWidthCode"/>
        </w:rPr>
        <w:t>value</w:t>
      </w:r>
      <w:proofErr w:type="gramEnd"/>
      <w:r>
        <w:rPr>
          <w:rStyle w:val="FixedWidthCode"/>
        </w:rPr>
        <w:t>}</w:t>
      </w:r>
      <w:r>
        <w:t xml:space="preserve"> &amp; 0x20 – </w:t>
      </w:r>
      <w:proofErr w:type="spellStart"/>
      <w:r>
        <w:t>Ch</w:t>
      </w:r>
      <w:proofErr w:type="spellEnd"/>
      <w:r>
        <w:t xml:space="preserve"> 9 Notch Filter</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 xml:space="preserve">The Common Connection bitmaps use a 1 to indicate the channel is connected to the Common Reference Bus and a 0 to indicate the channel uses its individual reference </w:t>
      </w:r>
      <w:r>
        <w:rPr>
          <w:i/>
          <w:iCs/>
        </w:rPr>
        <w:t>(Model 3500)</w:t>
      </w:r>
      <w:r>
        <w:t xml:space="preserve"> or Ground </w:t>
      </w:r>
      <w:r>
        <w:rPr>
          <w:i/>
          <w:iCs/>
        </w:rPr>
        <w:t>(Model 3600)</w:t>
      </w:r>
      <w:r>
        <w:t>.</w:t>
      </w:r>
    </w:p>
    <w:p w:rsidR="00767D12" w:rsidRDefault="00767D12" w:rsidP="00767D12">
      <w:pPr>
        <w:pStyle w:val="MessageDetails"/>
        <w:tabs>
          <w:tab w:val="clear" w:pos="1440"/>
          <w:tab w:val="clear" w:pos="7200"/>
          <w:tab w:val="center" w:pos="720"/>
          <w:tab w:val="center" w:pos="1980"/>
          <w:tab w:val="center" w:pos="3060"/>
          <w:tab w:val="left" w:pos="4140"/>
          <w:tab w:val="left" w:pos="7920"/>
        </w:tabs>
      </w:pPr>
    </w:p>
    <w:p w:rsidR="00767D12" w:rsidRDefault="00767D12" w:rsidP="00767D12">
      <w:pPr>
        <w:pStyle w:val="MessageDetails"/>
        <w:tabs>
          <w:tab w:val="clear" w:pos="1440"/>
          <w:tab w:val="clear" w:pos="7200"/>
          <w:tab w:val="center" w:pos="720"/>
          <w:tab w:val="center" w:pos="1980"/>
          <w:tab w:val="center" w:pos="3060"/>
          <w:tab w:val="left" w:pos="4140"/>
          <w:tab w:val="left" w:pos="7920"/>
        </w:tabs>
      </w:pPr>
      <w:r>
        <w:t>The Notch Filter bitmaps use a 1 to indicate the Notch Filter is on, and a 0 to indicate it is off.</w:t>
      </w:r>
    </w:p>
    <w:p w:rsidR="00767D12" w:rsidRDefault="00767D12" w:rsidP="00767D12">
      <w:pPr>
        <w:pStyle w:val="Heading2"/>
      </w:pPr>
      <w:r>
        <w:br w:type="page"/>
      </w:r>
      <w:bookmarkStart w:id="26" w:name="_Toc136750059"/>
      <w:r>
        <w:lastRenderedPageBreak/>
        <w:t>{</w:t>
      </w:r>
      <w:proofErr w:type="gramStart"/>
      <w:r>
        <w:t>hardware</w:t>
      </w:r>
      <w:proofErr w:type="gramEnd"/>
      <w:r>
        <w:t xml:space="preserve"> </w:t>
      </w:r>
      <w:proofErr w:type="spellStart"/>
      <w:r>
        <w:t>config</w:t>
      </w:r>
      <w:proofErr w:type="spellEnd"/>
      <w:r>
        <w:t xml:space="preserve"> block}</w:t>
      </w:r>
      <w:bookmarkEnd w:id="26"/>
    </w:p>
    <w:p w:rsidR="00767D12" w:rsidRDefault="00767D12" w:rsidP="00767D12">
      <w:pPr>
        <w:pStyle w:val="MessageText"/>
      </w:pPr>
      <w:r>
        <w:t>The hardware configuration block provides details regarding any hardware modifications made to the instrument.  This information is sufficient to present a customized user interface that accurately represents the capabilities present in the hardware.</w:t>
      </w:r>
    </w:p>
    <w:p w:rsidR="00767D12" w:rsidRDefault="00767D12" w:rsidP="00767D12">
      <w:pPr>
        <w:pStyle w:val="MessageText"/>
      </w:pPr>
      <w:r>
        <w:t>The current value for Layout Revision (Byte 0) is 0x01, which represents the data schema detailed in the following table.  When a value of 0x00 is received for Configuration Code (Byte 1), the standard production values for Filter and Gain options should be used and the content of the remaining bytes in this message are undefined.</w:t>
      </w:r>
    </w:p>
    <w:p w:rsidR="00767D12" w:rsidRDefault="00767D12" w:rsidP="00767D12">
      <w:pPr>
        <w:pStyle w:val="MessageText"/>
      </w:pPr>
    </w:p>
    <w:p w:rsidR="00767D12" w:rsidRDefault="00767D12" w:rsidP="00767D12">
      <w:pPr>
        <w:pStyle w:val="MessageHeader"/>
      </w:pPr>
      <w:r>
        <w:t xml:space="preserve">Hardware </w:t>
      </w:r>
      <w:proofErr w:type="spellStart"/>
      <w:r>
        <w:t>Config</w:t>
      </w:r>
      <w:proofErr w:type="spellEnd"/>
      <w:r>
        <w:t xml:space="preserve"> Block Format (994 bytes)</w:t>
      </w:r>
      <w:r>
        <w:tab/>
        <w:t>Length</w:t>
      </w:r>
    </w:p>
    <w:p w:rsidR="00767D12" w:rsidRDefault="00767D12" w:rsidP="00767D12">
      <w:pPr>
        <w:pStyle w:val="MessageDetails"/>
      </w:pPr>
      <w:r>
        <w:t>Byte 0:</w:t>
      </w:r>
      <w:r>
        <w:tab/>
        <w:t>Layout Revision</w:t>
      </w:r>
      <w:r>
        <w:tab/>
        <w:t>1</w:t>
      </w:r>
    </w:p>
    <w:p w:rsidR="00767D12" w:rsidRDefault="00767D12" w:rsidP="00767D12">
      <w:pPr>
        <w:pStyle w:val="MessageDetails"/>
      </w:pPr>
      <w:r>
        <w:t>Byte 1:</w:t>
      </w:r>
      <w:r>
        <w:tab/>
        <w:t>Configuration Code</w:t>
      </w:r>
      <w:r>
        <w:tab/>
        <w:t>1</w:t>
      </w:r>
    </w:p>
    <w:p w:rsidR="00767D12" w:rsidRDefault="00767D12" w:rsidP="00767D12">
      <w:pPr>
        <w:pStyle w:val="MessageDetails"/>
        <w:tabs>
          <w:tab w:val="clear" w:pos="1440"/>
          <w:tab w:val="left" w:pos="2880"/>
        </w:tabs>
      </w:pPr>
      <w:r>
        <w:tab/>
        <w:t>0 = standard production hardware</w:t>
      </w:r>
    </w:p>
    <w:p w:rsidR="00767D12" w:rsidRDefault="00767D12" w:rsidP="00767D12">
      <w:pPr>
        <w:pStyle w:val="MessageDetails"/>
        <w:tabs>
          <w:tab w:val="clear" w:pos="1440"/>
          <w:tab w:val="left" w:pos="2880"/>
        </w:tabs>
      </w:pPr>
      <w:r>
        <w:tab/>
        <w:t>1 = custom configuration</w:t>
      </w:r>
    </w:p>
    <w:p w:rsidR="00767D12" w:rsidRDefault="00767D12" w:rsidP="00767D12">
      <w:pPr>
        <w:pStyle w:val="MessageDetails"/>
        <w:tabs>
          <w:tab w:val="clear" w:pos="1440"/>
          <w:tab w:val="left" w:pos="2880"/>
        </w:tabs>
      </w:pPr>
    </w:p>
    <w:p w:rsidR="00767D12" w:rsidRDefault="00767D12" w:rsidP="00767D12">
      <w:pPr>
        <w:pStyle w:val="MessageDetails"/>
      </w:pPr>
      <w:r>
        <w:t>Byte 2:</w:t>
      </w:r>
      <w:r>
        <w:tab/>
        <w:t>Reserved</w:t>
      </w:r>
      <w:r>
        <w:tab/>
        <w:t>40</w:t>
      </w:r>
    </w:p>
    <w:p w:rsidR="00767D12" w:rsidRDefault="00767D12" w:rsidP="00767D12">
      <w:pPr>
        <w:pStyle w:val="MessageDetails"/>
      </w:pPr>
      <w:r>
        <w:t>Byte 42:</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0</w:t>
      </w:r>
      <w:r>
        <w:tab/>
        <w:t>2</w:t>
      </w:r>
    </w:p>
    <w:p w:rsidR="00767D12" w:rsidRDefault="00767D12" w:rsidP="00767D12">
      <w:pPr>
        <w:pStyle w:val="MessageDetails"/>
      </w:pPr>
      <w:r>
        <w:t>Byte 44:</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1</w:t>
      </w:r>
      <w:r>
        <w:tab/>
        <w:t>2</w:t>
      </w:r>
    </w:p>
    <w:p w:rsidR="00767D12" w:rsidRDefault="00767D12" w:rsidP="00767D12">
      <w:pPr>
        <w:pStyle w:val="MessageDetails"/>
      </w:pPr>
      <w:r>
        <w:t>Byte 46:</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2</w:t>
      </w:r>
      <w:r>
        <w:tab/>
        <w:t>2</w:t>
      </w:r>
    </w:p>
    <w:p w:rsidR="00767D12" w:rsidRDefault="00767D12" w:rsidP="00767D12">
      <w:pPr>
        <w:pStyle w:val="MessageDetails"/>
      </w:pPr>
      <w:r>
        <w:t>Byte 48:</w:t>
      </w:r>
      <w:r>
        <w:tab/>
      </w:r>
      <w:r>
        <w:rPr>
          <w:rStyle w:val="FixedWidthCode"/>
        </w:rPr>
        <w:t>{</w:t>
      </w:r>
      <w:proofErr w:type="spellStart"/>
      <w:r>
        <w:rPr>
          <w:rStyle w:val="FixedWidthCode"/>
        </w:rPr>
        <w:t>config</w:t>
      </w:r>
      <w:proofErr w:type="spellEnd"/>
      <w:r>
        <w:rPr>
          <w:rStyle w:val="FixedWidthCode"/>
        </w:rPr>
        <w:t xml:space="preserve"> value}</w:t>
      </w:r>
      <w:r>
        <w:t xml:space="preserve"> Calibration Gain Setting 3</w:t>
      </w:r>
      <w:r>
        <w:tab/>
        <w:t>2</w:t>
      </w:r>
    </w:p>
    <w:p w:rsidR="00767D12" w:rsidRDefault="00767D12" w:rsidP="00767D12">
      <w:pPr>
        <w:pStyle w:val="MessageDetails"/>
      </w:pPr>
      <w:r>
        <w:t>Byte 50:</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w:t>
      </w:r>
      <w:r>
        <w:tab/>
        <w:t>59</w:t>
      </w:r>
    </w:p>
    <w:p w:rsidR="00767D12" w:rsidRDefault="00767D12" w:rsidP="00767D12">
      <w:pPr>
        <w:pStyle w:val="MessageDetails"/>
      </w:pPr>
      <w:r>
        <w:t>Byte 109:</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2</w:t>
      </w:r>
      <w:r>
        <w:tab/>
        <w:t>59</w:t>
      </w:r>
    </w:p>
    <w:p w:rsidR="00767D12" w:rsidRDefault="00767D12" w:rsidP="00767D12">
      <w:pPr>
        <w:pStyle w:val="MessageDetails"/>
      </w:pPr>
      <w:r>
        <w:t>Byte 168:</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3</w:t>
      </w:r>
      <w:r>
        <w:tab/>
        <w:t>59</w:t>
      </w:r>
    </w:p>
    <w:p w:rsidR="00767D12" w:rsidRDefault="00767D12" w:rsidP="00767D12">
      <w:pPr>
        <w:pStyle w:val="MessageDetails"/>
      </w:pPr>
      <w:r>
        <w:t>Byte 227:</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4</w:t>
      </w:r>
      <w:r>
        <w:tab/>
        <w:t>59</w:t>
      </w:r>
    </w:p>
    <w:p w:rsidR="00767D12" w:rsidRDefault="00767D12" w:rsidP="00767D12">
      <w:pPr>
        <w:pStyle w:val="MessageDetails"/>
      </w:pPr>
      <w:r>
        <w:t>Byte 286:</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5</w:t>
      </w:r>
      <w:r>
        <w:tab/>
        <w:t>59</w:t>
      </w:r>
    </w:p>
    <w:p w:rsidR="00767D12" w:rsidRDefault="00767D12" w:rsidP="00767D12">
      <w:pPr>
        <w:pStyle w:val="MessageDetails"/>
      </w:pPr>
      <w:r>
        <w:t>Byte 345:</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6</w:t>
      </w:r>
      <w:r>
        <w:tab/>
        <w:t>59</w:t>
      </w:r>
    </w:p>
    <w:p w:rsidR="00767D12" w:rsidRDefault="00767D12" w:rsidP="00767D12">
      <w:pPr>
        <w:pStyle w:val="MessageDetails"/>
      </w:pPr>
      <w:r>
        <w:t>Byte 404:</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7</w:t>
      </w:r>
      <w:r>
        <w:tab/>
        <w:t>59</w:t>
      </w:r>
    </w:p>
    <w:p w:rsidR="00767D12" w:rsidRDefault="00767D12" w:rsidP="00767D12">
      <w:pPr>
        <w:pStyle w:val="MessageDetails"/>
      </w:pPr>
      <w:r>
        <w:t>Byte 463:</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8</w:t>
      </w:r>
      <w:r>
        <w:tab/>
        <w:t>59</w:t>
      </w:r>
    </w:p>
    <w:p w:rsidR="00767D12" w:rsidRDefault="00767D12" w:rsidP="00767D12">
      <w:pPr>
        <w:pStyle w:val="MessageDetails"/>
      </w:pPr>
      <w:r>
        <w:t>Byte 522:</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9</w:t>
      </w:r>
      <w:r>
        <w:tab/>
        <w:t>59</w:t>
      </w:r>
    </w:p>
    <w:p w:rsidR="00767D12" w:rsidRDefault="00767D12" w:rsidP="00767D12">
      <w:pPr>
        <w:pStyle w:val="MessageDetails"/>
      </w:pPr>
      <w:r>
        <w:t>Byte 581:</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10</w:t>
      </w:r>
      <w:r>
        <w:tab/>
        <w:t>59</w:t>
      </w:r>
    </w:p>
    <w:p w:rsidR="00767D12" w:rsidRDefault="00767D12" w:rsidP="00767D12">
      <w:pPr>
        <w:pStyle w:val="MessageDetails"/>
      </w:pPr>
      <w:r>
        <w:t>Byte 640:</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11</w:t>
      </w:r>
      <w:r>
        <w:tab/>
        <w:t>59</w:t>
      </w:r>
    </w:p>
    <w:p w:rsidR="00767D12" w:rsidRDefault="00767D12" w:rsidP="00767D12">
      <w:pPr>
        <w:pStyle w:val="MessageDetails"/>
      </w:pPr>
      <w:r>
        <w:t>Byte 699:</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12</w:t>
      </w:r>
      <w:r>
        <w:tab/>
        <w:t>59</w:t>
      </w:r>
    </w:p>
    <w:p w:rsidR="00767D12" w:rsidRDefault="00767D12" w:rsidP="00767D12">
      <w:pPr>
        <w:pStyle w:val="MessageDetails"/>
      </w:pPr>
      <w:r>
        <w:t>Byte 758:</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13</w:t>
      </w:r>
      <w:r>
        <w:tab/>
        <w:t>59</w:t>
      </w:r>
    </w:p>
    <w:p w:rsidR="00767D12" w:rsidRDefault="00767D12" w:rsidP="00767D12">
      <w:pPr>
        <w:pStyle w:val="MessageDetails"/>
      </w:pPr>
      <w:r>
        <w:t>Byte 817:</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14</w:t>
      </w:r>
      <w:r>
        <w:tab/>
        <w:t>59</w:t>
      </w:r>
    </w:p>
    <w:p w:rsidR="00767D12" w:rsidRDefault="00767D12" w:rsidP="00767D12">
      <w:pPr>
        <w:pStyle w:val="MessageDetails"/>
      </w:pPr>
      <w:r>
        <w:t>Byte 876:</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15</w:t>
      </w:r>
      <w:r>
        <w:tab/>
        <w:t>59</w:t>
      </w:r>
    </w:p>
    <w:p w:rsidR="00767D12" w:rsidRDefault="00767D12" w:rsidP="00767D12">
      <w:pPr>
        <w:pStyle w:val="MessageDetails"/>
      </w:pPr>
      <w:r>
        <w:t>Byte 935:</w:t>
      </w:r>
      <w:r>
        <w:tab/>
      </w:r>
      <w:r>
        <w:rPr>
          <w:rStyle w:val="FixedWidthCode"/>
        </w:rPr>
        <w:t xml:space="preserve">{channel </w:t>
      </w:r>
      <w:proofErr w:type="spellStart"/>
      <w:r>
        <w:rPr>
          <w:rStyle w:val="FixedWidthCode"/>
        </w:rPr>
        <w:t>config</w:t>
      </w:r>
      <w:proofErr w:type="spellEnd"/>
      <w:r>
        <w:rPr>
          <w:rStyle w:val="FixedWidthCode"/>
        </w:rPr>
        <w:t xml:space="preserve"> block}</w:t>
      </w:r>
      <w:r>
        <w:t xml:space="preserve"> for Channel 16</w:t>
      </w:r>
      <w:r>
        <w:tab/>
        <w:t>59</w:t>
      </w:r>
    </w:p>
    <w:p w:rsidR="00767D12" w:rsidRDefault="00767D12" w:rsidP="00767D12">
      <w:pPr>
        <w:pStyle w:val="Heading2"/>
      </w:pPr>
      <w:r>
        <w:br w:type="page"/>
      </w:r>
      <w:bookmarkStart w:id="27" w:name="_Toc136750060"/>
      <w:r>
        <w:lastRenderedPageBreak/>
        <w:t>{</w:t>
      </w:r>
      <w:proofErr w:type="gramStart"/>
      <w:r>
        <w:t>channel</w:t>
      </w:r>
      <w:proofErr w:type="gramEnd"/>
      <w:r>
        <w:t xml:space="preserve"> </w:t>
      </w:r>
      <w:proofErr w:type="spellStart"/>
      <w:r>
        <w:t>config</w:t>
      </w:r>
      <w:proofErr w:type="spellEnd"/>
      <w:r>
        <w:t xml:space="preserve"> block}</w:t>
      </w:r>
      <w:bookmarkEnd w:id="27"/>
    </w:p>
    <w:p w:rsidR="00767D12" w:rsidRDefault="00767D12" w:rsidP="00767D12">
      <w:pPr>
        <w:pStyle w:val="MessageHeader"/>
      </w:pPr>
      <w:r>
        <w:t xml:space="preserve">Channel </w:t>
      </w:r>
      <w:proofErr w:type="spellStart"/>
      <w:r>
        <w:t>Config</w:t>
      </w:r>
      <w:proofErr w:type="spellEnd"/>
      <w:r>
        <w:t xml:space="preserve"> Block Format (59 bytes)</w:t>
      </w:r>
      <w:r>
        <w:tab/>
        <w:t>Length</w:t>
      </w:r>
    </w:p>
    <w:p w:rsidR="00767D12" w:rsidRDefault="00767D12" w:rsidP="00767D12">
      <w:pPr>
        <w:pStyle w:val="MessageDetails"/>
      </w:pPr>
      <w:r>
        <w:t>Byte 0:</w:t>
      </w:r>
      <w:r>
        <w:tab/>
        <w:t>Channel Number (0 – 15)</w:t>
      </w:r>
      <w:r>
        <w:tab/>
        <w:t>1</w:t>
      </w:r>
    </w:p>
    <w:p w:rsidR="00767D12" w:rsidRDefault="00767D12" w:rsidP="00767D12">
      <w:pPr>
        <w:pStyle w:val="MessageDetails"/>
      </w:pPr>
      <w:r>
        <w:t>Byte 1:</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0</w:t>
      </w:r>
      <w:r>
        <w:tab/>
        <w:t>2</w:t>
      </w:r>
    </w:p>
    <w:p w:rsidR="00767D12" w:rsidRDefault="00767D12" w:rsidP="00767D12">
      <w:pPr>
        <w:pStyle w:val="MessageDetails"/>
      </w:pPr>
      <w:r>
        <w:t>…</w:t>
      </w:r>
      <w:r>
        <w:tab/>
        <w:t>…</w:t>
      </w:r>
      <w:r>
        <w:tab/>
        <w:t>…</w:t>
      </w:r>
    </w:p>
    <w:p w:rsidR="00767D12" w:rsidRDefault="00767D12" w:rsidP="00767D12">
      <w:pPr>
        <w:pStyle w:val="MessageDetails"/>
      </w:pPr>
      <w:r>
        <w:t>Byte 15:</w:t>
      </w:r>
      <w:r>
        <w:tab/>
      </w:r>
      <w:r>
        <w:rPr>
          <w:rStyle w:val="FixedWidthCode"/>
        </w:rPr>
        <w:t>{</w:t>
      </w:r>
      <w:proofErr w:type="spellStart"/>
      <w:r>
        <w:rPr>
          <w:rStyle w:val="FixedWidthCode"/>
        </w:rPr>
        <w:t>config</w:t>
      </w:r>
      <w:proofErr w:type="spellEnd"/>
      <w:r>
        <w:rPr>
          <w:rStyle w:val="FixedWidthCode"/>
        </w:rPr>
        <w:t xml:space="preserve"> value}</w:t>
      </w:r>
      <w:r>
        <w:t xml:space="preserve"> High Pass Setting 7</w:t>
      </w:r>
      <w:r>
        <w:tab/>
        <w:t>2</w:t>
      </w:r>
    </w:p>
    <w:p w:rsidR="00767D12" w:rsidRDefault="00767D12" w:rsidP="00767D12">
      <w:pPr>
        <w:pStyle w:val="MessageDetails"/>
      </w:pPr>
      <w:r>
        <w:t>Byte 17:</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0</w:t>
      </w:r>
      <w:r>
        <w:tab/>
        <w:t>2</w:t>
      </w:r>
    </w:p>
    <w:p w:rsidR="00767D12" w:rsidRDefault="00767D12" w:rsidP="00767D12">
      <w:pPr>
        <w:pStyle w:val="MessageDetails"/>
      </w:pPr>
      <w:r>
        <w:t>…</w:t>
      </w:r>
      <w:r>
        <w:tab/>
        <w:t>…</w:t>
      </w:r>
      <w:r>
        <w:tab/>
        <w:t>…</w:t>
      </w:r>
    </w:p>
    <w:p w:rsidR="00767D12" w:rsidRDefault="00767D12" w:rsidP="00767D12">
      <w:pPr>
        <w:pStyle w:val="MessageDetails"/>
      </w:pPr>
      <w:r>
        <w:t>Byte 31:</w:t>
      </w:r>
      <w:r>
        <w:tab/>
      </w:r>
      <w:r>
        <w:rPr>
          <w:rStyle w:val="FixedWidthCode"/>
        </w:rPr>
        <w:t>{</w:t>
      </w:r>
      <w:proofErr w:type="spellStart"/>
      <w:r>
        <w:rPr>
          <w:rStyle w:val="FixedWidthCode"/>
        </w:rPr>
        <w:t>config</w:t>
      </w:r>
      <w:proofErr w:type="spellEnd"/>
      <w:r>
        <w:rPr>
          <w:rStyle w:val="FixedWidthCode"/>
        </w:rPr>
        <w:t xml:space="preserve"> value}</w:t>
      </w:r>
      <w:r>
        <w:t xml:space="preserve"> Low Pass Setting 7</w:t>
      </w:r>
      <w:r>
        <w:tab/>
        <w:t>2</w:t>
      </w:r>
    </w:p>
    <w:p w:rsidR="00767D12" w:rsidRDefault="00767D12" w:rsidP="00767D12">
      <w:pPr>
        <w:pStyle w:val="MessageDetails"/>
      </w:pPr>
      <w:r>
        <w:t>Byte 33:</w:t>
      </w:r>
      <w:r>
        <w:tab/>
      </w:r>
      <w:r>
        <w:rPr>
          <w:rStyle w:val="FixedWidthCode"/>
        </w:rPr>
        <w:t>{</w:t>
      </w:r>
      <w:proofErr w:type="spellStart"/>
      <w:r>
        <w:rPr>
          <w:rStyle w:val="FixedWidthCode"/>
        </w:rPr>
        <w:t>config</w:t>
      </w:r>
      <w:proofErr w:type="spellEnd"/>
      <w:r>
        <w:rPr>
          <w:rStyle w:val="FixedWidthCode"/>
        </w:rPr>
        <w:t xml:space="preserve"> value}</w:t>
      </w:r>
      <w:r>
        <w:t xml:space="preserve"> Gain Setting 0</w:t>
      </w:r>
      <w:r>
        <w:tab/>
        <w:t>2</w:t>
      </w:r>
    </w:p>
    <w:p w:rsidR="00767D12" w:rsidRDefault="00767D12" w:rsidP="00767D12">
      <w:pPr>
        <w:pStyle w:val="MessageDetails"/>
      </w:pPr>
      <w:r>
        <w:t>…</w:t>
      </w:r>
      <w:r>
        <w:tab/>
        <w:t>…</w:t>
      </w:r>
      <w:r>
        <w:tab/>
        <w:t>…</w:t>
      </w:r>
    </w:p>
    <w:p w:rsidR="00767D12" w:rsidRDefault="00767D12" w:rsidP="00767D12">
      <w:pPr>
        <w:pStyle w:val="MessageDetails"/>
      </w:pPr>
      <w:r>
        <w:t>Byte 57:</w:t>
      </w:r>
      <w:r>
        <w:tab/>
      </w:r>
      <w:r>
        <w:rPr>
          <w:rStyle w:val="FixedWidthCode"/>
        </w:rPr>
        <w:t>{</w:t>
      </w:r>
      <w:proofErr w:type="spellStart"/>
      <w:r>
        <w:rPr>
          <w:rStyle w:val="FixedWidthCode"/>
        </w:rPr>
        <w:t>config</w:t>
      </w:r>
      <w:proofErr w:type="spellEnd"/>
      <w:r>
        <w:rPr>
          <w:rStyle w:val="FixedWidthCode"/>
        </w:rPr>
        <w:t xml:space="preserve"> value}</w:t>
      </w:r>
      <w:r>
        <w:t xml:space="preserve"> Gain Setting 12</w:t>
      </w:r>
      <w:r>
        <w:tab/>
        <w:t xml:space="preserve">2 </w:t>
      </w:r>
    </w:p>
    <w:p w:rsidR="00767D12" w:rsidRDefault="00767D12" w:rsidP="00767D12">
      <w:pPr>
        <w:pStyle w:val="MessageDetails"/>
      </w:pPr>
    </w:p>
    <w:p w:rsidR="00767D12" w:rsidRDefault="00767D12" w:rsidP="00767D12">
      <w:pPr>
        <w:pStyle w:val="MessageDetails"/>
      </w:pPr>
    </w:p>
    <w:p w:rsidR="00767D12" w:rsidRDefault="00767D12" w:rsidP="00767D12">
      <w:pPr>
        <w:pStyle w:val="Heading2"/>
      </w:pPr>
      <w:bookmarkStart w:id="28" w:name="_Toc136750061"/>
      <w:r>
        <w:t>{</w:t>
      </w:r>
      <w:proofErr w:type="spellStart"/>
      <w:proofErr w:type="gramStart"/>
      <w:r>
        <w:t>config</w:t>
      </w:r>
      <w:proofErr w:type="spellEnd"/>
      <w:proofErr w:type="gramEnd"/>
      <w:r>
        <w:t xml:space="preserve"> value}</w:t>
      </w:r>
      <w:bookmarkEnd w:id="28"/>
    </w:p>
    <w:p w:rsidR="00767D12" w:rsidRDefault="00767D12" w:rsidP="00767D12">
      <w:pPr>
        <w:pStyle w:val="MessageText"/>
      </w:pPr>
      <w:r>
        <w:t xml:space="preserve">Each </w:t>
      </w:r>
      <w:proofErr w:type="spellStart"/>
      <w:r>
        <w:t>config</w:t>
      </w:r>
      <w:proofErr w:type="spellEnd"/>
      <w:r>
        <w:t xml:space="preserve"> values uses 2 bytes to encode a floating point value.  </w:t>
      </w:r>
      <w:proofErr w:type="gramStart"/>
      <w:r>
        <w:t xml:space="preserve">To construct the final value, use the formula </w:t>
      </w:r>
      <w:r>
        <w:rPr>
          <w:i/>
          <w:iCs/>
        </w:rPr>
        <w:t>M * 10 ^ E</w:t>
      </w:r>
      <w:r>
        <w:t xml:space="preserve"> where M is the mantissa encoded in byte 0 and E is the exponent encoded in byte 1.</w:t>
      </w:r>
      <w:proofErr w:type="gramEnd"/>
    </w:p>
    <w:p w:rsidR="00767D12" w:rsidRDefault="00767D12" w:rsidP="00767D12">
      <w:pPr>
        <w:pStyle w:val="MessageHeader"/>
        <w:tabs>
          <w:tab w:val="clear" w:pos="1440"/>
          <w:tab w:val="center" w:pos="720"/>
          <w:tab w:val="center" w:pos="1800"/>
          <w:tab w:val="left" w:pos="2700"/>
        </w:tabs>
      </w:pPr>
      <w:r>
        <w:tab/>
        <w:t>Byte</w:t>
      </w:r>
      <w:r>
        <w:tab/>
        <w:t>Mask</w:t>
      </w:r>
      <w:r>
        <w:tab/>
        <w:t>Description</w:t>
      </w:r>
      <w:r>
        <w:tab/>
        <w:t># of Bits</w:t>
      </w:r>
    </w:p>
    <w:p w:rsidR="00767D12" w:rsidRDefault="00767D12" w:rsidP="00767D12">
      <w:pPr>
        <w:pStyle w:val="MessageDetails"/>
        <w:tabs>
          <w:tab w:val="clear" w:pos="1440"/>
          <w:tab w:val="center" w:pos="720"/>
          <w:tab w:val="center" w:pos="1800"/>
          <w:tab w:val="left" w:pos="2700"/>
        </w:tabs>
      </w:pPr>
      <w:r>
        <w:tab/>
        <w:t>0</w:t>
      </w:r>
      <w:r>
        <w:tab/>
        <w:t>0x80</w:t>
      </w:r>
      <w:r>
        <w:tab/>
        <w:t>Reserved (must be 0)</w:t>
      </w:r>
      <w:r>
        <w:tab/>
        <w:t>1</w:t>
      </w:r>
    </w:p>
    <w:p w:rsidR="00767D12" w:rsidRDefault="00767D12" w:rsidP="00767D12">
      <w:pPr>
        <w:pStyle w:val="MessageDetails"/>
        <w:tabs>
          <w:tab w:val="clear" w:pos="1440"/>
          <w:tab w:val="center" w:pos="720"/>
          <w:tab w:val="center" w:pos="1800"/>
          <w:tab w:val="left" w:pos="2700"/>
        </w:tabs>
      </w:pPr>
    </w:p>
    <w:p w:rsidR="00767D12" w:rsidRDefault="00767D12" w:rsidP="00767D12">
      <w:pPr>
        <w:pStyle w:val="MessageDetails"/>
        <w:tabs>
          <w:tab w:val="clear" w:pos="1440"/>
          <w:tab w:val="center" w:pos="720"/>
          <w:tab w:val="center" w:pos="1800"/>
          <w:tab w:val="left" w:pos="2700"/>
        </w:tabs>
      </w:pPr>
      <w:r>
        <w:tab/>
        <w:t>0</w:t>
      </w:r>
      <w:r>
        <w:tab/>
        <w:t>0x7F</w:t>
      </w:r>
      <w:r>
        <w:tab/>
        <w:t>mantissa (must be in range 1 – 99)</w:t>
      </w:r>
      <w:r>
        <w:tab/>
        <w:t>7</w:t>
      </w:r>
    </w:p>
    <w:p w:rsidR="00767D12" w:rsidRDefault="00767D12" w:rsidP="00767D12">
      <w:pPr>
        <w:pStyle w:val="MessageDetails"/>
        <w:tabs>
          <w:tab w:val="clear" w:pos="1440"/>
          <w:tab w:val="center" w:pos="720"/>
          <w:tab w:val="center" w:pos="1800"/>
          <w:tab w:val="left" w:pos="2700"/>
        </w:tabs>
      </w:pPr>
    </w:p>
    <w:p w:rsidR="00767D12" w:rsidRDefault="00767D12" w:rsidP="00767D12">
      <w:pPr>
        <w:pStyle w:val="MessageDetails"/>
        <w:tabs>
          <w:tab w:val="clear" w:pos="1440"/>
          <w:tab w:val="center" w:pos="720"/>
          <w:tab w:val="center" w:pos="1800"/>
          <w:tab w:val="left" w:pos="2700"/>
        </w:tabs>
      </w:pPr>
    </w:p>
    <w:p w:rsidR="00767D12" w:rsidRDefault="00767D12" w:rsidP="00767D12">
      <w:pPr>
        <w:pStyle w:val="MessageDetails"/>
        <w:tabs>
          <w:tab w:val="clear" w:pos="1440"/>
          <w:tab w:val="center" w:pos="720"/>
          <w:tab w:val="center" w:pos="1800"/>
          <w:tab w:val="left" w:pos="2700"/>
        </w:tabs>
      </w:pPr>
      <w:r>
        <w:tab/>
        <w:t>1</w:t>
      </w:r>
      <w:r>
        <w:tab/>
        <w:t>0x80</w:t>
      </w:r>
      <w:r>
        <w:tab/>
        <w:t>Reserved (must be 0)</w:t>
      </w:r>
      <w:r>
        <w:tab/>
        <w:t>1</w:t>
      </w:r>
    </w:p>
    <w:p w:rsidR="00767D12" w:rsidRDefault="00767D12" w:rsidP="00767D12">
      <w:pPr>
        <w:pStyle w:val="MessageDetails"/>
        <w:tabs>
          <w:tab w:val="clear" w:pos="1440"/>
          <w:tab w:val="center" w:pos="720"/>
          <w:tab w:val="center" w:pos="1800"/>
          <w:tab w:val="left" w:pos="2700"/>
        </w:tabs>
      </w:pPr>
    </w:p>
    <w:p w:rsidR="00767D12" w:rsidRDefault="00767D12" w:rsidP="00767D12">
      <w:pPr>
        <w:pStyle w:val="MessageDetails"/>
        <w:tabs>
          <w:tab w:val="clear" w:pos="1440"/>
          <w:tab w:val="center" w:pos="720"/>
          <w:tab w:val="center" w:pos="1800"/>
          <w:tab w:val="left" w:pos="2700"/>
        </w:tabs>
      </w:pPr>
      <w:r>
        <w:tab/>
        <w:t>1</w:t>
      </w:r>
      <w:r>
        <w:tab/>
        <w:t>0x40</w:t>
      </w:r>
      <w:r>
        <w:tab/>
        <w:t>1 = negative exponent</w:t>
      </w:r>
      <w:r>
        <w:tab/>
        <w:t>1</w:t>
      </w:r>
    </w:p>
    <w:p w:rsidR="00767D12" w:rsidRDefault="00767D12" w:rsidP="00767D12">
      <w:pPr>
        <w:pStyle w:val="MessageDetails"/>
        <w:tabs>
          <w:tab w:val="clear" w:pos="1440"/>
          <w:tab w:val="center" w:pos="720"/>
          <w:tab w:val="center" w:pos="1800"/>
          <w:tab w:val="left" w:pos="2700"/>
        </w:tabs>
      </w:pPr>
      <w:r>
        <w:tab/>
      </w:r>
      <w:r>
        <w:tab/>
      </w:r>
      <w:r>
        <w:tab/>
        <w:t>0 = positive exponent</w:t>
      </w:r>
      <w:r>
        <w:tab/>
      </w:r>
    </w:p>
    <w:p w:rsidR="00767D12" w:rsidRDefault="00767D12" w:rsidP="00767D12">
      <w:pPr>
        <w:pStyle w:val="MessageDetails"/>
        <w:tabs>
          <w:tab w:val="clear" w:pos="1440"/>
          <w:tab w:val="center" w:pos="720"/>
          <w:tab w:val="center" w:pos="1800"/>
          <w:tab w:val="left" w:pos="2700"/>
        </w:tabs>
      </w:pPr>
    </w:p>
    <w:p w:rsidR="00767D12" w:rsidRDefault="00767D12" w:rsidP="00767D12">
      <w:pPr>
        <w:pStyle w:val="MessageDetails"/>
        <w:tabs>
          <w:tab w:val="clear" w:pos="1440"/>
          <w:tab w:val="center" w:pos="720"/>
          <w:tab w:val="center" w:pos="1800"/>
          <w:tab w:val="left" w:pos="2700"/>
        </w:tabs>
      </w:pPr>
      <w:r>
        <w:tab/>
        <w:t>1</w:t>
      </w:r>
      <w:r>
        <w:tab/>
        <w:t>0x3F</w:t>
      </w:r>
      <w:r>
        <w:tab/>
        <w:t>exponent</w:t>
      </w:r>
      <w:r>
        <w:tab/>
        <w:t>6</w:t>
      </w:r>
    </w:p>
    <w:p w:rsidR="00767D12" w:rsidRDefault="00767D12" w:rsidP="00767D12">
      <w:pPr>
        <w:pStyle w:val="Heading1"/>
      </w:pPr>
      <w:r>
        <w:br w:type="page"/>
      </w:r>
      <w:bookmarkStart w:id="29" w:name="_Toc107119850"/>
      <w:bookmarkStart w:id="30" w:name="_Toc136750062"/>
      <w:r>
        <w:lastRenderedPageBreak/>
        <w:t>Status Codes</w:t>
      </w:r>
      <w:bookmarkEnd w:id="29"/>
      <w:bookmarkEnd w:id="30"/>
    </w:p>
    <w:p w:rsidR="00767D12" w:rsidRDefault="00767D12" w:rsidP="00767D12">
      <w:r>
        <w:t xml:space="preserve">The following table contains the possible status codes returned by the library and a brief description of their meaning.  For future compatibility, any return value other than </w:t>
      </w:r>
      <w:r>
        <w:rPr>
          <w:rStyle w:val="FixedWidthCode"/>
        </w:rPr>
        <w:t>AMS_STATUS_OK</w:t>
      </w:r>
      <w:r>
        <w:t xml:space="preserve"> should be considered to indicate a warning or error condition.</w:t>
      </w:r>
    </w:p>
    <w:p w:rsidR="00767D12" w:rsidRDefault="00767D12" w:rsidP="00767D12"/>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7"/>
        <w:gridCol w:w="4463"/>
      </w:tblGrid>
      <w:tr w:rsidR="00767D12" w:rsidTr="002B7EAE">
        <w:tc>
          <w:tcPr>
            <w:tcW w:w="4177" w:type="dxa"/>
          </w:tcPr>
          <w:p w:rsidR="00767D12" w:rsidRDefault="00767D12" w:rsidP="002B7EAE">
            <w:pPr>
              <w:rPr>
                <w:b/>
                <w:bCs/>
              </w:rPr>
            </w:pPr>
            <w:r>
              <w:rPr>
                <w:b/>
                <w:bCs/>
              </w:rPr>
              <w:t>Defined Constant</w:t>
            </w:r>
          </w:p>
        </w:tc>
        <w:tc>
          <w:tcPr>
            <w:tcW w:w="4463" w:type="dxa"/>
          </w:tcPr>
          <w:p w:rsidR="00767D12" w:rsidRDefault="00767D12" w:rsidP="002B7EAE">
            <w:pPr>
              <w:rPr>
                <w:b/>
                <w:bCs/>
              </w:rPr>
            </w:pPr>
            <w:r>
              <w:rPr>
                <w:b/>
                <w:bCs/>
              </w:rPr>
              <w:t>Description</w:t>
            </w:r>
          </w:p>
        </w:tc>
      </w:tr>
      <w:tr w:rsidR="00767D12" w:rsidTr="002B7EAE">
        <w:tc>
          <w:tcPr>
            <w:tcW w:w="4177" w:type="dxa"/>
          </w:tcPr>
          <w:p w:rsidR="00767D12" w:rsidRDefault="00767D12" w:rsidP="002B7EAE">
            <w:r>
              <w:rPr>
                <w:rFonts w:ascii="Courier New" w:hAnsi="Courier New" w:cs="Courier New"/>
                <w:sz w:val="20"/>
                <w:szCs w:val="20"/>
              </w:rPr>
              <w:t>AMS_STATUS_OK</w:t>
            </w:r>
          </w:p>
        </w:tc>
        <w:tc>
          <w:tcPr>
            <w:tcW w:w="4463" w:type="dxa"/>
          </w:tcPr>
          <w:p w:rsidR="00767D12" w:rsidRDefault="00767D12" w:rsidP="002B7EAE">
            <w:r>
              <w:t>The operation succeeded.</w:t>
            </w:r>
          </w:p>
        </w:tc>
      </w:tr>
      <w:tr w:rsidR="00767D12" w:rsidTr="002B7EAE">
        <w:tc>
          <w:tcPr>
            <w:tcW w:w="4177" w:type="dxa"/>
          </w:tcPr>
          <w:p w:rsidR="00767D12" w:rsidRDefault="00767D12" w:rsidP="002B7EAE">
            <w:r>
              <w:rPr>
                <w:rFonts w:ascii="Courier New" w:hAnsi="Courier New" w:cs="Courier New"/>
                <w:sz w:val="20"/>
                <w:szCs w:val="20"/>
              </w:rPr>
              <w:t>AMS_STATUS_INVALID_HANDLE</w:t>
            </w:r>
          </w:p>
        </w:tc>
        <w:tc>
          <w:tcPr>
            <w:tcW w:w="4463" w:type="dxa"/>
          </w:tcPr>
          <w:p w:rsidR="00767D12" w:rsidRDefault="00767D12" w:rsidP="002B7EAE">
            <w:r>
              <w:t>The device handle did not reference an open device.</w:t>
            </w:r>
          </w:p>
        </w:tc>
      </w:tr>
      <w:tr w:rsidR="00767D12" w:rsidTr="002B7EAE">
        <w:tc>
          <w:tcPr>
            <w:tcW w:w="4177" w:type="dxa"/>
          </w:tcPr>
          <w:p w:rsidR="00767D12" w:rsidRDefault="00767D12" w:rsidP="002B7EAE">
            <w:r>
              <w:rPr>
                <w:rFonts w:ascii="Courier New" w:hAnsi="Courier New" w:cs="Courier New"/>
                <w:sz w:val="20"/>
                <w:szCs w:val="20"/>
              </w:rPr>
              <w:t>AMS_STATUS_DEVICE_NOT_FOUND</w:t>
            </w:r>
          </w:p>
        </w:tc>
        <w:tc>
          <w:tcPr>
            <w:tcW w:w="4463" w:type="dxa"/>
          </w:tcPr>
          <w:p w:rsidR="00767D12" w:rsidRDefault="00767D12" w:rsidP="002B7EAE">
            <w:r>
              <w:t>No devices are attached to the system.</w:t>
            </w:r>
          </w:p>
        </w:tc>
      </w:tr>
      <w:tr w:rsidR="00767D12" w:rsidTr="002B7EAE">
        <w:tc>
          <w:tcPr>
            <w:tcW w:w="4177" w:type="dxa"/>
          </w:tcPr>
          <w:p w:rsidR="00767D12" w:rsidRDefault="00767D12" w:rsidP="002B7EAE">
            <w:pPr>
              <w:rPr>
                <w:rFonts w:ascii="Courier New" w:hAnsi="Courier New" w:cs="Courier New"/>
                <w:sz w:val="20"/>
                <w:szCs w:val="20"/>
              </w:rPr>
            </w:pPr>
            <w:r>
              <w:rPr>
                <w:rFonts w:ascii="Courier New" w:hAnsi="Courier New" w:cs="Courier New"/>
                <w:sz w:val="20"/>
                <w:szCs w:val="20"/>
              </w:rPr>
              <w:t>AMS_STATUS_IO_ERROR</w:t>
            </w:r>
          </w:p>
        </w:tc>
        <w:tc>
          <w:tcPr>
            <w:tcW w:w="4463" w:type="dxa"/>
          </w:tcPr>
          <w:p w:rsidR="00767D12" w:rsidRDefault="00767D12" w:rsidP="002B7EAE">
            <w:r>
              <w:t>The library was unable to send a message to the device or the response from the device was not properly formatted.</w:t>
            </w:r>
          </w:p>
        </w:tc>
      </w:tr>
      <w:tr w:rsidR="00767D12" w:rsidTr="002B7EAE">
        <w:tc>
          <w:tcPr>
            <w:tcW w:w="4177" w:type="dxa"/>
          </w:tcPr>
          <w:p w:rsidR="00767D12" w:rsidRDefault="00767D12" w:rsidP="002B7EAE">
            <w:pPr>
              <w:rPr>
                <w:rFonts w:ascii="Courier New" w:hAnsi="Courier New" w:cs="Courier New"/>
                <w:sz w:val="20"/>
                <w:szCs w:val="20"/>
              </w:rPr>
            </w:pPr>
            <w:r>
              <w:rPr>
                <w:rFonts w:ascii="Courier New" w:hAnsi="Courier New" w:cs="Courier New"/>
                <w:sz w:val="20"/>
                <w:szCs w:val="20"/>
              </w:rPr>
              <w:t>AMS_STATUS_INSUFFICIENT_RESOURCES</w:t>
            </w:r>
          </w:p>
        </w:tc>
        <w:tc>
          <w:tcPr>
            <w:tcW w:w="4463" w:type="dxa"/>
          </w:tcPr>
          <w:p w:rsidR="00767D12" w:rsidRDefault="00767D12" w:rsidP="002B7EAE">
            <w:r>
              <w:t>This error commonly indicates a failed attempt to allocate memory.</w:t>
            </w:r>
          </w:p>
        </w:tc>
      </w:tr>
      <w:tr w:rsidR="00767D12" w:rsidTr="002B7EAE">
        <w:tc>
          <w:tcPr>
            <w:tcW w:w="4177" w:type="dxa"/>
          </w:tcPr>
          <w:p w:rsidR="00767D12" w:rsidRDefault="00767D12" w:rsidP="002B7EAE">
            <w:pPr>
              <w:rPr>
                <w:rFonts w:ascii="Courier New" w:hAnsi="Courier New" w:cs="Courier New"/>
                <w:sz w:val="20"/>
                <w:szCs w:val="20"/>
              </w:rPr>
            </w:pPr>
            <w:r>
              <w:rPr>
                <w:rFonts w:ascii="Courier New" w:hAnsi="Courier New" w:cs="Courier New"/>
                <w:sz w:val="20"/>
                <w:szCs w:val="20"/>
              </w:rPr>
              <w:t>AMS_STATUS_INVALID_PARAMETER</w:t>
            </w:r>
          </w:p>
        </w:tc>
        <w:tc>
          <w:tcPr>
            <w:tcW w:w="4463" w:type="dxa"/>
          </w:tcPr>
          <w:p w:rsidR="00767D12" w:rsidRDefault="00767D12" w:rsidP="002B7EAE">
            <w:r>
              <w:t>A parameter passed to a function was NULL or was out of range.</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AMS_STATUS_OTHER_ERROR</w:t>
            </w:r>
          </w:p>
        </w:tc>
        <w:tc>
          <w:tcPr>
            <w:tcW w:w="4463" w:type="dxa"/>
          </w:tcPr>
          <w:p w:rsidR="00767D12" w:rsidRDefault="00767D12" w:rsidP="002B7EAE">
            <w:r>
              <w:t>The operation failed due to an unspecified error.</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AMS_STATUS_DLL_NOT_FOUND</w:t>
            </w:r>
          </w:p>
        </w:tc>
        <w:tc>
          <w:tcPr>
            <w:tcW w:w="4463" w:type="dxa"/>
          </w:tcPr>
          <w:p w:rsidR="00767D12" w:rsidRDefault="00767D12" w:rsidP="002B7EAE">
            <w:r>
              <w:t>One or more USB driver library components could not be loaded.</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AMS_STATUS_THREADING_ERROR</w:t>
            </w:r>
          </w:p>
        </w:tc>
        <w:tc>
          <w:tcPr>
            <w:tcW w:w="4463" w:type="dxa"/>
          </w:tcPr>
          <w:p w:rsidR="00767D12" w:rsidRDefault="00767D12" w:rsidP="002B7EAE">
            <w:r>
              <w:t>The library was unable to synchronize with other concurrent instances of the library, or it was unable to configure a timer to wait for a message response.</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AMS_STATUS_INVALID_MESSAGE_VERB</w:t>
            </w:r>
          </w:p>
        </w:tc>
        <w:tc>
          <w:tcPr>
            <w:tcW w:w="4463" w:type="dxa"/>
          </w:tcPr>
          <w:p w:rsidR="00767D12" w:rsidRDefault="00767D12" w:rsidP="002B7EAE">
            <w:r>
              <w:t>The command specified for the message is not supported.</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AMS_STATUS_INVALID_PROTOCOL</w:t>
            </w:r>
          </w:p>
        </w:tc>
        <w:tc>
          <w:tcPr>
            <w:tcW w:w="4463" w:type="dxa"/>
          </w:tcPr>
          <w:p w:rsidR="00767D12" w:rsidRDefault="00767D12" w:rsidP="002B7EAE">
            <w:r>
              <w:t>The version of the communications protocol supported by the hardware device is not compatible with this version of the library.</w:t>
            </w:r>
          </w:p>
        </w:tc>
      </w:tr>
      <w:tr w:rsidR="00767D12" w:rsidTr="002B7EAE">
        <w:tc>
          <w:tcPr>
            <w:tcW w:w="4177" w:type="dxa"/>
          </w:tcPr>
          <w:p w:rsidR="00767D12" w:rsidRDefault="00767D12" w:rsidP="002B7EAE">
            <w:pPr>
              <w:rPr>
                <w:rFonts w:ascii="Courier New" w:hAnsi="Courier New" w:cs="Courier New"/>
                <w:color w:val="008000"/>
                <w:sz w:val="20"/>
                <w:szCs w:val="20"/>
              </w:rPr>
            </w:pPr>
            <w:r>
              <w:rPr>
                <w:rFonts w:ascii="Courier New" w:hAnsi="Courier New" w:cs="Courier New"/>
                <w:sz w:val="20"/>
                <w:szCs w:val="20"/>
              </w:rPr>
              <w:t>AMS_STATUS_IO_TIMEOUT</w:t>
            </w:r>
          </w:p>
        </w:tc>
        <w:tc>
          <w:tcPr>
            <w:tcW w:w="4463" w:type="dxa"/>
          </w:tcPr>
          <w:p w:rsidR="00767D12" w:rsidRDefault="00767D12" w:rsidP="002B7EAE">
            <w:r>
              <w:t>The device did not respond to the message during the allotted time.</w:t>
            </w:r>
          </w:p>
        </w:tc>
      </w:tr>
      <w:tr w:rsidR="00767D12" w:rsidTr="002B7EAE">
        <w:tc>
          <w:tcPr>
            <w:tcW w:w="4177" w:type="dxa"/>
          </w:tcPr>
          <w:p w:rsidR="00767D12" w:rsidRDefault="00767D12" w:rsidP="002B7EAE">
            <w:pPr>
              <w:rPr>
                <w:rFonts w:ascii="Courier New" w:hAnsi="Courier New" w:cs="Courier New"/>
                <w:sz w:val="20"/>
                <w:szCs w:val="20"/>
              </w:rPr>
            </w:pPr>
            <w:r>
              <w:rPr>
                <w:rFonts w:ascii="Courier New" w:hAnsi="Courier New" w:cs="Courier New"/>
                <w:sz w:val="20"/>
                <w:szCs w:val="20"/>
              </w:rPr>
              <w:t>AMS_STATUS_NOT_IN_CONTROL</w:t>
            </w:r>
          </w:p>
        </w:tc>
        <w:tc>
          <w:tcPr>
            <w:tcW w:w="4463" w:type="dxa"/>
          </w:tcPr>
          <w:p w:rsidR="00767D12" w:rsidRDefault="00767D12" w:rsidP="002B7EAE">
            <w:r>
              <w:t>The message was not accepted by the device because the device is currently under front panel LCD touch screen control.</w:t>
            </w:r>
          </w:p>
        </w:tc>
      </w:tr>
      <w:tr w:rsidR="00767D12" w:rsidTr="002B7EAE">
        <w:tc>
          <w:tcPr>
            <w:tcW w:w="4177" w:type="dxa"/>
          </w:tcPr>
          <w:p w:rsidR="00767D12" w:rsidRDefault="00767D12" w:rsidP="002B7EAE">
            <w:pPr>
              <w:rPr>
                <w:rFonts w:ascii="Courier New" w:hAnsi="Courier New" w:cs="Courier New"/>
                <w:sz w:val="20"/>
                <w:szCs w:val="20"/>
              </w:rPr>
            </w:pPr>
            <w:r>
              <w:rPr>
                <w:rFonts w:ascii="Courier New" w:hAnsi="Courier New" w:cs="Courier New"/>
                <w:sz w:val="20"/>
                <w:szCs w:val="20"/>
              </w:rPr>
              <w:t>AMS_STATUS_NO_RESPONSE</w:t>
            </w:r>
          </w:p>
        </w:tc>
        <w:tc>
          <w:tcPr>
            <w:tcW w:w="4463" w:type="dxa"/>
          </w:tcPr>
          <w:p w:rsidR="00767D12" w:rsidRDefault="00767D12" w:rsidP="002B7EAE">
            <w:r>
              <w:t>The response received from the device was invalid or incomplete.</w:t>
            </w:r>
          </w:p>
        </w:tc>
      </w:tr>
    </w:tbl>
    <w:p w:rsidR="00767D12" w:rsidRDefault="00767D12" w:rsidP="00767D12">
      <w:pPr>
        <w:pStyle w:val="MessageText"/>
      </w:pPr>
    </w:p>
    <w:p w:rsidR="00767D12" w:rsidRPr="00767D12" w:rsidRDefault="00767D12" w:rsidP="00767D12">
      <w:pPr>
        <w:pStyle w:val="MessageText"/>
      </w:pPr>
    </w:p>
    <w:p w:rsidR="00856B9C" w:rsidRDefault="00856B9C" w:rsidP="00EF558B">
      <w:pPr>
        <w:pStyle w:val="Heading1"/>
        <w:jc w:val="left"/>
      </w:pPr>
      <w:bookmarkStart w:id="31" w:name="_Toc208641189"/>
      <w:bookmarkStart w:id="32" w:name="_Toc376267196"/>
      <w:r>
        <w:lastRenderedPageBreak/>
        <w:t>Revision History</w:t>
      </w:r>
      <w:bookmarkEnd w:id="31"/>
      <w:bookmarkEnd w:id="32"/>
    </w:p>
    <w:p w:rsidR="00856B9C" w:rsidRDefault="00856B9C">
      <w:pPr>
        <w:pStyle w:val="MessageText"/>
      </w:pPr>
    </w:p>
    <w:p w:rsidR="00856B9C" w:rsidRDefault="00856B9C">
      <w:pPr>
        <w:numPr>
          <w:ilvl w:val="1"/>
          <w:numId w:val="3"/>
        </w:numPr>
      </w:pPr>
      <w:r>
        <w:t>First Revision</w:t>
      </w:r>
    </w:p>
    <w:p w:rsidR="00856B9C" w:rsidRDefault="00856B9C" w:rsidP="001158DE">
      <w:pPr>
        <w:ind w:left="360"/>
      </w:pPr>
    </w:p>
    <w:sectPr w:rsidR="00856B9C">
      <w:headerReference w:type="default" r:id="rId10"/>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613" w:rsidRDefault="00630613">
      <w:r>
        <w:separator/>
      </w:r>
    </w:p>
  </w:endnote>
  <w:endnote w:type="continuationSeparator" w:id="0">
    <w:p w:rsidR="00630613" w:rsidRDefault="0063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AE" w:rsidRDefault="002B7E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EAE" w:rsidRDefault="002B7EA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613" w:rsidRDefault="00630613">
      <w:r>
        <w:separator/>
      </w:r>
    </w:p>
  </w:footnote>
  <w:footnote w:type="continuationSeparator" w:id="0">
    <w:p w:rsidR="00630613" w:rsidRDefault="00630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AE" w:rsidRDefault="002B7EAE">
    <w:pPr>
      <w:pStyle w:val="Header"/>
      <w:rPr>
        <w:rFonts w:ascii="Arial" w:hAnsi="Arial" w:cs="Arial"/>
        <w:b/>
        <w:bCs/>
        <w:sz w:val="18"/>
        <w:u w:val="single"/>
      </w:rPr>
    </w:pPr>
    <w:r>
      <w:rPr>
        <w:sz w:val="20"/>
      </w:rPr>
      <w:br/>
    </w:r>
    <w:r>
      <w:rPr>
        <w:rFonts w:ascii="Arial" w:hAnsi="Arial" w:cs="Arial"/>
        <w:b/>
        <w:bCs/>
        <w:sz w:val="18"/>
        <w:u w:val="single"/>
      </w:rPr>
      <w:t>A-M Systems Model 4000 Communication Protocol</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153EA4">
      <w:rPr>
        <w:rStyle w:val="PageNumber"/>
        <w:rFonts w:ascii="Arial" w:hAnsi="Arial" w:cs="Arial"/>
        <w:b/>
        <w:bCs/>
        <w:noProof/>
        <w:sz w:val="18"/>
        <w:u w:val="single"/>
      </w:rPr>
      <w:t>6</w:t>
    </w:r>
    <w:r>
      <w:rPr>
        <w:rStyle w:val="PageNumber"/>
        <w:rFonts w:ascii="Arial" w:hAnsi="Arial" w:cs="Arial"/>
        <w:b/>
        <w:bCs/>
        <w:sz w:val="18"/>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F6C6A"/>
    <w:multiLevelType w:val="hybridMultilevel"/>
    <w:tmpl w:val="9300E0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A94CE5"/>
    <w:multiLevelType w:val="multilevel"/>
    <w:tmpl w:val="657A8736"/>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D461D65"/>
    <w:multiLevelType w:val="hybridMultilevel"/>
    <w:tmpl w:val="C25A81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8285B25"/>
    <w:multiLevelType w:val="hybridMultilevel"/>
    <w:tmpl w:val="C7D0F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attachedTemplate r:id="rId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EB"/>
    <w:rsid w:val="000079A5"/>
    <w:rsid w:val="00020CEE"/>
    <w:rsid w:val="00035A7F"/>
    <w:rsid w:val="00063C6A"/>
    <w:rsid w:val="00072B6A"/>
    <w:rsid w:val="00105C31"/>
    <w:rsid w:val="001158DE"/>
    <w:rsid w:val="00120862"/>
    <w:rsid w:val="00136239"/>
    <w:rsid w:val="001372CF"/>
    <w:rsid w:val="00153EA4"/>
    <w:rsid w:val="001A48DA"/>
    <w:rsid w:val="001B1C49"/>
    <w:rsid w:val="001C6B89"/>
    <w:rsid w:val="001F0527"/>
    <w:rsid w:val="00231651"/>
    <w:rsid w:val="00244A43"/>
    <w:rsid w:val="00254E50"/>
    <w:rsid w:val="00283D71"/>
    <w:rsid w:val="002B7EAE"/>
    <w:rsid w:val="002D2B19"/>
    <w:rsid w:val="00313583"/>
    <w:rsid w:val="00342894"/>
    <w:rsid w:val="0039479B"/>
    <w:rsid w:val="003A3F42"/>
    <w:rsid w:val="003F09E2"/>
    <w:rsid w:val="00470999"/>
    <w:rsid w:val="004F725B"/>
    <w:rsid w:val="00611DAE"/>
    <w:rsid w:val="006277E9"/>
    <w:rsid w:val="00630613"/>
    <w:rsid w:val="006B132D"/>
    <w:rsid w:val="006B22FF"/>
    <w:rsid w:val="006F1C2D"/>
    <w:rsid w:val="00746E6D"/>
    <w:rsid w:val="00746EB3"/>
    <w:rsid w:val="00767D12"/>
    <w:rsid w:val="007726D0"/>
    <w:rsid w:val="00797649"/>
    <w:rsid w:val="007C393C"/>
    <w:rsid w:val="00855289"/>
    <w:rsid w:val="00856B9C"/>
    <w:rsid w:val="0086619A"/>
    <w:rsid w:val="008B05D0"/>
    <w:rsid w:val="008D7E72"/>
    <w:rsid w:val="008E3E2B"/>
    <w:rsid w:val="008E3F63"/>
    <w:rsid w:val="008E7608"/>
    <w:rsid w:val="00906A1E"/>
    <w:rsid w:val="009551DE"/>
    <w:rsid w:val="00962796"/>
    <w:rsid w:val="009C6FF2"/>
    <w:rsid w:val="009F6AAE"/>
    <w:rsid w:val="00A02482"/>
    <w:rsid w:val="00A44ED6"/>
    <w:rsid w:val="00A5405A"/>
    <w:rsid w:val="00A87D64"/>
    <w:rsid w:val="00A95546"/>
    <w:rsid w:val="00AA07D6"/>
    <w:rsid w:val="00AD0906"/>
    <w:rsid w:val="00AE53B5"/>
    <w:rsid w:val="00AF6102"/>
    <w:rsid w:val="00B60895"/>
    <w:rsid w:val="00B61110"/>
    <w:rsid w:val="00B701A9"/>
    <w:rsid w:val="00B81643"/>
    <w:rsid w:val="00BD2EAC"/>
    <w:rsid w:val="00BD47D8"/>
    <w:rsid w:val="00BD4B7C"/>
    <w:rsid w:val="00C3154D"/>
    <w:rsid w:val="00C64D00"/>
    <w:rsid w:val="00CB09EC"/>
    <w:rsid w:val="00CD0FA1"/>
    <w:rsid w:val="00D0752F"/>
    <w:rsid w:val="00D105E4"/>
    <w:rsid w:val="00D23619"/>
    <w:rsid w:val="00D36BEB"/>
    <w:rsid w:val="00DA621D"/>
    <w:rsid w:val="00DF6C7F"/>
    <w:rsid w:val="00E2586E"/>
    <w:rsid w:val="00E528C0"/>
    <w:rsid w:val="00E54AAC"/>
    <w:rsid w:val="00E96CF0"/>
    <w:rsid w:val="00EA4269"/>
    <w:rsid w:val="00EA5CCF"/>
    <w:rsid w:val="00EE1393"/>
    <w:rsid w:val="00EE4C29"/>
    <w:rsid w:val="00EF558B"/>
    <w:rsid w:val="00F17C70"/>
    <w:rsid w:val="00F60FD0"/>
    <w:rsid w:val="00F917BD"/>
    <w:rsid w:val="00F97C01"/>
    <w:rsid w:val="00FB6DB4"/>
    <w:rsid w:val="00FD2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20CEE"/>
    <w:pPr>
      <w:keepNext/>
      <w:spacing w:before="600" w:after="120"/>
      <w:jc w:val="center"/>
      <w:outlineLvl w:val="0"/>
    </w:pPr>
    <w:rPr>
      <w:b/>
      <w:bCs/>
      <w:sz w:val="32"/>
    </w:rPr>
  </w:style>
  <w:style w:type="paragraph" w:styleId="Heading2">
    <w:name w:val="heading 2"/>
    <w:basedOn w:val="FuncHeading"/>
    <w:next w:val="MessageText"/>
    <w:qFormat/>
    <w:rsid w:val="00020CEE"/>
    <w:pPr>
      <w:keepNext/>
      <w:spacing w:before="0"/>
      <w:outlineLvl w:val="1"/>
    </w:pPr>
    <w:rPr>
      <w:bCs/>
      <w:i/>
      <w:sz w:val="28"/>
    </w:rPr>
  </w:style>
  <w:style w:type="paragraph" w:styleId="Heading3">
    <w:name w:val="heading 3"/>
    <w:basedOn w:val="Normal"/>
    <w:next w:val="Normal"/>
    <w:qFormat/>
    <w:rsid w:val="00020CEE"/>
    <w:pPr>
      <w:keepNext/>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Heading1Char">
    <w:name w:val="Heading 1 Char"/>
    <w:basedOn w:val="DefaultParagraphFont"/>
    <w:link w:val="Heading1"/>
    <w:rsid w:val="00020CEE"/>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tdichip.com/FTDrive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ENGR\PhysDev\4000\Specifications\Model%204000%20Communication_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4000 Communication_0.8.dotx</Template>
  <TotalTime>578</TotalTime>
  <Pages>29</Pages>
  <Words>4147</Words>
  <Characters>23640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Model 3500</vt:lpstr>
    </vt:vector>
  </TitlesOfParts>
  <Company>A-M Systems, Inc.</Company>
  <LinksUpToDate>false</LinksUpToDate>
  <CharactersWithSpaces>27732</CharactersWithSpaces>
  <SharedDoc>false</SharedDoc>
  <HLinks>
    <vt:vector size="156" baseType="variant">
      <vt:variant>
        <vt:i4>4522005</vt:i4>
      </vt:variant>
      <vt:variant>
        <vt:i4>150</vt:i4>
      </vt:variant>
      <vt:variant>
        <vt:i4>0</vt:i4>
      </vt:variant>
      <vt:variant>
        <vt:i4>5</vt:i4>
      </vt:variant>
      <vt:variant>
        <vt:lpwstr>http://www.ftdichip.com/Products/FT232BM.htm</vt:lpwstr>
      </vt:variant>
      <vt:variant>
        <vt:lpwstr/>
      </vt:variant>
      <vt:variant>
        <vt:i4>4915210</vt:i4>
      </vt:variant>
      <vt:variant>
        <vt:i4>147</vt:i4>
      </vt:variant>
      <vt:variant>
        <vt:i4>0</vt:i4>
      </vt:variant>
      <vt:variant>
        <vt:i4>5</vt:i4>
      </vt:variant>
      <vt:variant>
        <vt:lpwstr>http://www.dlpdesign.com/usb/usb232.shtml</vt:lpwstr>
      </vt:variant>
      <vt:variant>
        <vt:lpwstr/>
      </vt:variant>
      <vt:variant>
        <vt:i4>1179702</vt:i4>
      </vt:variant>
      <vt:variant>
        <vt:i4>140</vt:i4>
      </vt:variant>
      <vt:variant>
        <vt:i4>0</vt:i4>
      </vt:variant>
      <vt:variant>
        <vt:i4>5</vt:i4>
      </vt:variant>
      <vt:variant>
        <vt:lpwstr/>
      </vt:variant>
      <vt:variant>
        <vt:lpwstr>_Toc316567564</vt:lpwstr>
      </vt:variant>
      <vt:variant>
        <vt:i4>1179702</vt:i4>
      </vt:variant>
      <vt:variant>
        <vt:i4>134</vt:i4>
      </vt:variant>
      <vt:variant>
        <vt:i4>0</vt:i4>
      </vt:variant>
      <vt:variant>
        <vt:i4>5</vt:i4>
      </vt:variant>
      <vt:variant>
        <vt:lpwstr/>
      </vt:variant>
      <vt:variant>
        <vt:lpwstr>_Toc316567563</vt:lpwstr>
      </vt:variant>
      <vt:variant>
        <vt:i4>1179702</vt:i4>
      </vt:variant>
      <vt:variant>
        <vt:i4>128</vt:i4>
      </vt:variant>
      <vt:variant>
        <vt:i4>0</vt:i4>
      </vt:variant>
      <vt:variant>
        <vt:i4>5</vt:i4>
      </vt:variant>
      <vt:variant>
        <vt:lpwstr/>
      </vt:variant>
      <vt:variant>
        <vt:lpwstr>_Toc316567562</vt:lpwstr>
      </vt:variant>
      <vt:variant>
        <vt:i4>1179702</vt:i4>
      </vt:variant>
      <vt:variant>
        <vt:i4>122</vt:i4>
      </vt:variant>
      <vt:variant>
        <vt:i4>0</vt:i4>
      </vt:variant>
      <vt:variant>
        <vt:i4>5</vt:i4>
      </vt:variant>
      <vt:variant>
        <vt:lpwstr/>
      </vt:variant>
      <vt:variant>
        <vt:lpwstr>_Toc316567561</vt:lpwstr>
      </vt:variant>
      <vt:variant>
        <vt:i4>1179702</vt:i4>
      </vt:variant>
      <vt:variant>
        <vt:i4>116</vt:i4>
      </vt:variant>
      <vt:variant>
        <vt:i4>0</vt:i4>
      </vt:variant>
      <vt:variant>
        <vt:i4>5</vt:i4>
      </vt:variant>
      <vt:variant>
        <vt:lpwstr/>
      </vt:variant>
      <vt:variant>
        <vt:lpwstr>_Toc316567560</vt:lpwstr>
      </vt:variant>
      <vt:variant>
        <vt:i4>1114166</vt:i4>
      </vt:variant>
      <vt:variant>
        <vt:i4>110</vt:i4>
      </vt:variant>
      <vt:variant>
        <vt:i4>0</vt:i4>
      </vt:variant>
      <vt:variant>
        <vt:i4>5</vt:i4>
      </vt:variant>
      <vt:variant>
        <vt:lpwstr/>
      </vt:variant>
      <vt:variant>
        <vt:lpwstr>_Toc316567559</vt:lpwstr>
      </vt:variant>
      <vt:variant>
        <vt:i4>1114166</vt:i4>
      </vt:variant>
      <vt:variant>
        <vt:i4>104</vt:i4>
      </vt:variant>
      <vt:variant>
        <vt:i4>0</vt:i4>
      </vt:variant>
      <vt:variant>
        <vt:i4>5</vt:i4>
      </vt:variant>
      <vt:variant>
        <vt:lpwstr/>
      </vt:variant>
      <vt:variant>
        <vt:lpwstr>_Toc316567558</vt:lpwstr>
      </vt:variant>
      <vt:variant>
        <vt:i4>1114166</vt:i4>
      </vt:variant>
      <vt:variant>
        <vt:i4>98</vt:i4>
      </vt:variant>
      <vt:variant>
        <vt:i4>0</vt:i4>
      </vt:variant>
      <vt:variant>
        <vt:i4>5</vt:i4>
      </vt:variant>
      <vt:variant>
        <vt:lpwstr/>
      </vt:variant>
      <vt:variant>
        <vt:lpwstr>_Toc316567557</vt:lpwstr>
      </vt:variant>
      <vt:variant>
        <vt:i4>1114166</vt:i4>
      </vt:variant>
      <vt:variant>
        <vt:i4>92</vt:i4>
      </vt:variant>
      <vt:variant>
        <vt:i4>0</vt:i4>
      </vt:variant>
      <vt:variant>
        <vt:i4>5</vt:i4>
      </vt:variant>
      <vt:variant>
        <vt:lpwstr/>
      </vt:variant>
      <vt:variant>
        <vt:lpwstr>_Toc316567556</vt:lpwstr>
      </vt:variant>
      <vt:variant>
        <vt:i4>1114166</vt:i4>
      </vt:variant>
      <vt:variant>
        <vt:i4>86</vt:i4>
      </vt:variant>
      <vt:variant>
        <vt:i4>0</vt:i4>
      </vt:variant>
      <vt:variant>
        <vt:i4>5</vt:i4>
      </vt:variant>
      <vt:variant>
        <vt:lpwstr/>
      </vt:variant>
      <vt:variant>
        <vt:lpwstr>_Toc316567555</vt:lpwstr>
      </vt:variant>
      <vt:variant>
        <vt:i4>1114166</vt:i4>
      </vt:variant>
      <vt:variant>
        <vt:i4>80</vt:i4>
      </vt:variant>
      <vt:variant>
        <vt:i4>0</vt:i4>
      </vt:variant>
      <vt:variant>
        <vt:i4>5</vt:i4>
      </vt:variant>
      <vt:variant>
        <vt:lpwstr/>
      </vt:variant>
      <vt:variant>
        <vt:lpwstr>_Toc316567554</vt:lpwstr>
      </vt:variant>
      <vt:variant>
        <vt:i4>1114166</vt:i4>
      </vt:variant>
      <vt:variant>
        <vt:i4>74</vt:i4>
      </vt:variant>
      <vt:variant>
        <vt:i4>0</vt:i4>
      </vt:variant>
      <vt:variant>
        <vt:i4>5</vt:i4>
      </vt:variant>
      <vt:variant>
        <vt:lpwstr/>
      </vt:variant>
      <vt:variant>
        <vt:lpwstr>_Toc316567553</vt:lpwstr>
      </vt:variant>
      <vt:variant>
        <vt:i4>1114166</vt:i4>
      </vt:variant>
      <vt:variant>
        <vt:i4>68</vt:i4>
      </vt:variant>
      <vt:variant>
        <vt:i4>0</vt:i4>
      </vt:variant>
      <vt:variant>
        <vt:i4>5</vt:i4>
      </vt:variant>
      <vt:variant>
        <vt:lpwstr/>
      </vt:variant>
      <vt:variant>
        <vt:lpwstr>_Toc316567552</vt:lpwstr>
      </vt:variant>
      <vt:variant>
        <vt:i4>1114166</vt:i4>
      </vt:variant>
      <vt:variant>
        <vt:i4>62</vt:i4>
      </vt:variant>
      <vt:variant>
        <vt:i4>0</vt:i4>
      </vt:variant>
      <vt:variant>
        <vt:i4>5</vt:i4>
      </vt:variant>
      <vt:variant>
        <vt:lpwstr/>
      </vt:variant>
      <vt:variant>
        <vt:lpwstr>_Toc316567551</vt:lpwstr>
      </vt:variant>
      <vt:variant>
        <vt:i4>1114166</vt:i4>
      </vt:variant>
      <vt:variant>
        <vt:i4>56</vt:i4>
      </vt:variant>
      <vt:variant>
        <vt:i4>0</vt:i4>
      </vt:variant>
      <vt:variant>
        <vt:i4>5</vt:i4>
      </vt:variant>
      <vt:variant>
        <vt:lpwstr/>
      </vt:variant>
      <vt:variant>
        <vt:lpwstr>_Toc316567550</vt:lpwstr>
      </vt:variant>
      <vt:variant>
        <vt:i4>1048630</vt:i4>
      </vt:variant>
      <vt:variant>
        <vt:i4>50</vt:i4>
      </vt:variant>
      <vt:variant>
        <vt:i4>0</vt:i4>
      </vt:variant>
      <vt:variant>
        <vt:i4>5</vt:i4>
      </vt:variant>
      <vt:variant>
        <vt:lpwstr/>
      </vt:variant>
      <vt:variant>
        <vt:lpwstr>_Toc316567549</vt:lpwstr>
      </vt:variant>
      <vt:variant>
        <vt:i4>1048630</vt:i4>
      </vt:variant>
      <vt:variant>
        <vt:i4>44</vt:i4>
      </vt:variant>
      <vt:variant>
        <vt:i4>0</vt:i4>
      </vt:variant>
      <vt:variant>
        <vt:i4>5</vt:i4>
      </vt:variant>
      <vt:variant>
        <vt:lpwstr/>
      </vt:variant>
      <vt:variant>
        <vt:lpwstr>_Toc316567548</vt:lpwstr>
      </vt:variant>
      <vt:variant>
        <vt:i4>1048630</vt:i4>
      </vt:variant>
      <vt:variant>
        <vt:i4>38</vt:i4>
      </vt:variant>
      <vt:variant>
        <vt:i4>0</vt:i4>
      </vt:variant>
      <vt:variant>
        <vt:i4>5</vt:i4>
      </vt:variant>
      <vt:variant>
        <vt:lpwstr/>
      </vt:variant>
      <vt:variant>
        <vt:lpwstr>_Toc316567547</vt:lpwstr>
      </vt:variant>
      <vt:variant>
        <vt:i4>1048630</vt:i4>
      </vt:variant>
      <vt:variant>
        <vt:i4>32</vt:i4>
      </vt:variant>
      <vt:variant>
        <vt:i4>0</vt:i4>
      </vt:variant>
      <vt:variant>
        <vt:i4>5</vt:i4>
      </vt:variant>
      <vt:variant>
        <vt:lpwstr/>
      </vt:variant>
      <vt:variant>
        <vt:lpwstr>_Toc316567546</vt:lpwstr>
      </vt:variant>
      <vt:variant>
        <vt:i4>1048630</vt:i4>
      </vt:variant>
      <vt:variant>
        <vt:i4>26</vt:i4>
      </vt:variant>
      <vt:variant>
        <vt:i4>0</vt:i4>
      </vt:variant>
      <vt:variant>
        <vt:i4>5</vt:i4>
      </vt:variant>
      <vt:variant>
        <vt:lpwstr/>
      </vt:variant>
      <vt:variant>
        <vt:lpwstr>_Toc316567545</vt:lpwstr>
      </vt:variant>
      <vt:variant>
        <vt:i4>1048630</vt:i4>
      </vt:variant>
      <vt:variant>
        <vt:i4>20</vt:i4>
      </vt:variant>
      <vt:variant>
        <vt:i4>0</vt:i4>
      </vt:variant>
      <vt:variant>
        <vt:i4>5</vt:i4>
      </vt:variant>
      <vt:variant>
        <vt:lpwstr/>
      </vt:variant>
      <vt:variant>
        <vt:lpwstr>_Toc316567544</vt:lpwstr>
      </vt:variant>
      <vt:variant>
        <vt:i4>1048630</vt:i4>
      </vt:variant>
      <vt:variant>
        <vt:i4>14</vt:i4>
      </vt:variant>
      <vt:variant>
        <vt:i4>0</vt:i4>
      </vt:variant>
      <vt:variant>
        <vt:i4>5</vt:i4>
      </vt:variant>
      <vt:variant>
        <vt:lpwstr/>
      </vt:variant>
      <vt:variant>
        <vt:lpwstr>_Toc316567543</vt:lpwstr>
      </vt:variant>
      <vt:variant>
        <vt:i4>1048630</vt:i4>
      </vt:variant>
      <vt:variant>
        <vt:i4>8</vt:i4>
      </vt:variant>
      <vt:variant>
        <vt:i4>0</vt:i4>
      </vt:variant>
      <vt:variant>
        <vt:i4>5</vt:i4>
      </vt:variant>
      <vt:variant>
        <vt:lpwstr/>
      </vt:variant>
      <vt:variant>
        <vt:lpwstr>_Toc316567542</vt:lpwstr>
      </vt:variant>
      <vt:variant>
        <vt:i4>1048630</vt:i4>
      </vt:variant>
      <vt:variant>
        <vt:i4>2</vt:i4>
      </vt:variant>
      <vt:variant>
        <vt:i4>0</vt:i4>
      </vt:variant>
      <vt:variant>
        <vt:i4>5</vt:i4>
      </vt:variant>
      <vt:variant>
        <vt:lpwstr/>
      </vt:variant>
      <vt:variant>
        <vt:lpwstr>_Toc316567541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3500</dc:title>
  <dc:creator>David Mittmann</dc:creator>
  <cp:lastModifiedBy>David Mittmann</cp:lastModifiedBy>
  <cp:revision>33</cp:revision>
  <cp:lastPrinted>2009-02-12T15:51:00Z</cp:lastPrinted>
  <dcterms:created xsi:type="dcterms:W3CDTF">2013-12-31T23:25:00Z</dcterms:created>
  <dcterms:modified xsi:type="dcterms:W3CDTF">2014-01-08T23:09:00Z</dcterms:modified>
</cp:coreProperties>
</file>